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8DD" w:rsidRPr="00090623" w:rsidRDefault="00ED18DD" w:rsidP="00DC2198">
      <w:pPr>
        <w:spacing w:after="0"/>
        <w:jc w:val="center"/>
        <w:rPr>
          <w:rFonts w:ascii="Times New Roman Tj" w:hAnsi="Times New Roman Tj"/>
          <w:b/>
          <w:sz w:val="28"/>
          <w:szCs w:val="28"/>
        </w:rPr>
      </w:pPr>
    </w:p>
    <w:p w:rsidR="00ED18DD" w:rsidRPr="00090623" w:rsidRDefault="00ED18DD" w:rsidP="00DC2198">
      <w:pPr>
        <w:spacing w:after="0"/>
        <w:jc w:val="center"/>
        <w:rPr>
          <w:rFonts w:ascii="Times New Roman Tj" w:hAnsi="Times New Roman Tj"/>
          <w:b/>
          <w:sz w:val="28"/>
          <w:szCs w:val="28"/>
        </w:rPr>
      </w:pPr>
    </w:p>
    <w:p w:rsidR="00ED18DD" w:rsidRPr="00090623" w:rsidRDefault="00ED18DD" w:rsidP="00DC2198">
      <w:pPr>
        <w:spacing w:after="0"/>
        <w:jc w:val="center"/>
        <w:rPr>
          <w:rFonts w:ascii="Times New Roman Tj" w:hAnsi="Times New Roman Tj"/>
          <w:b/>
          <w:sz w:val="28"/>
          <w:szCs w:val="28"/>
        </w:rPr>
      </w:pPr>
      <w:r w:rsidRPr="00090623">
        <w:rPr>
          <w:rFonts w:ascii="Times New Roman Tj" w:hAnsi="Times New Roman Tj"/>
          <w:b/>
          <w:sz w:val="28"/>
          <w:szCs w:val="28"/>
        </w:rPr>
        <w:t>Саволномаи тести аз фанни хазинаи маълумотњо барои донишљуёни курси 4-уми ихтисоси 31030302 –и факултети механикаю математика.</w:t>
      </w:r>
    </w:p>
    <w:p w:rsidR="00ED18DD" w:rsidRPr="00090623" w:rsidRDefault="00ED18DD" w:rsidP="00DC2198">
      <w:pPr>
        <w:spacing w:after="0"/>
        <w:jc w:val="center"/>
        <w:rPr>
          <w:rFonts w:ascii="Times New Roman Tj" w:hAnsi="Times New Roman Tj"/>
          <w:b/>
          <w:sz w:val="28"/>
          <w:szCs w:val="28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@1. Пойго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барои ... хизмат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коркарди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у</w:t>
      </w:r>
      <w:r w:rsidRPr="00090623">
        <w:rPr>
          <w:rFonts w:ascii="Cambria" w:hAnsi="Cambria" w:cs="Cambria"/>
          <w:sz w:val="24"/>
          <w:szCs w:val="24"/>
        </w:rPr>
        <w:t>ҷҷ</w:t>
      </w:r>
      <w:r w:rsidRPr="00090623">
        <w:rPr>
          <w:rFonts w:ascii="Times New Roman Tj" w:hAnsi="Times New Roman Tj"/>
          <w:sz w:val="24"/>
          <w:szCs w:val="24"/>
        </w:rPr>
        <w:t>ат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матн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захира ва батартибгузории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  <w:bookmarkStart w:id="0" w:name="_GoBack"/>
      <w:bookmarkEnd w:id="0"/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$C) коркарди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у</w:t>
      </w:r>
      <w:r w:rsidRPr="00090623">
        <w:rPr>
          <w:rFonts w:ascii="Cambria" w:hAnsi="Cambria" w:cs="Cambria"/>
          <w:sz w:val="24"/>
          <w:szCs w:val="24"/>
        </w:rPr>
        <w:t>ҷҷ</w:t>
      </w:r>
      <w:r w:rsidRPr="00090623">
        <w:rPr>
          <w:rFonts w:ascii="Times New Roman Tj" w:hAnsi="Times New Roman Tj"/>
          <w:sz w:val="24"/>
          <w:szCs w:val="24"/>
        </w:rPr>
        <w:t>ат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графики;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батартибгузори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$E) коркарди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у</w:t>
      </w:r>
      <w:r w:rsidRPr="00090623">
        <w:rPr>
          <w:rFonts w:ascii="Cambria" w:hAnsi="Cambria" w:cs="Cambria"/>
          <w:sz w:val="24"/>
          <w:szCs w:val="24"/>
        </w:rPr>
        <w:t>ҷҷ</w:t>
      </w:r>
      <w:r w:rsidRPr="00090623">
        <w:rPr>
          <w:rFonts w:ascii="Times New Roman Tj" w:hAnsi="Times New Roman Tj"/>
          <w:sz w:val="24"/>
          <w:szCs w:val="24"/>
        </w:rPr>
        <w:t>ат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матн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 xml:space="preserve"> ва график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@2. Сохтори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оро чи ташкил меди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сатрњо;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сабт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ячейка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майдон;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тугмача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@3.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ангоми та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ияи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чанд сутуни тавсиф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 xml:space="preserve"> истифода бурда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ду;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се;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пан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шаш;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як;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@4.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ангоми та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ияи шалк дарозии майдон бо ч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 xml:space="preserve"> чен карда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сантиметр;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дюйм;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килограмм;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вазн;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байт;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@5. Дар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 xml:space="preserve">адвал ... сабт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исобида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сарлав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сутун;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сатр;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$D) </w:t>
      </w:r>
      <w:r w:rsidRPr="00090623">
        <w:rPr>
          <w:rFonts w:ascii="Times New Roman Tj" w:hAnsi="Times New Roman Tj" w:cs="Cambria"/>
          <w:sz w:val="24"/>
          <w:szCs w:val="24"/>
        </w:rPr>
        <w:t>љ</w:t>
      </w:r>
      <w:r w:rsidRPr="00090623">
        <w:rPr>
          <w:rFonts w:ascii="Times New Roman Tj" w:hAnsi="Times New Roman Tj"/>
          <w:sz w:val="24"/>
          <w:szCs w:val="24"/>
        </w:rPr>
        <w:t>адвал;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ячейка;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@6.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оро ... меноманд?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арф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символ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рамз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захира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ахбор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@7.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оро ... меноманд?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дастаи сабт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дастаи сутун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дастаи вариант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дастаи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дастаи сатр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@8. Кадом намуди тип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дар Microsoft Access истифода карда мешаванд?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исобкунак, матни, 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ами, пули, сана/ва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пули, сана/ва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т, манти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и, мемо ва гиперишора;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гиперишора, обекти OLE ва усто созанда;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$D)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исобкунак, матни, 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ами, пули, сана/ва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т, манти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и, мемо, гиперишора, обекти OLE ва замима;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$E)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исобкунак, матни, 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ами, пули, сана/ва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т, манти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и, мемо, гиперишора;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@9. Майдони матни ... символ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оро дар худ ниго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 медорад?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256;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65536;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255;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254;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500;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@10. Типи манти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 xml:space="preserve">и кадом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имат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оро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абул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пули;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матни;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$C) </w:t>
      </w:r>
      <w:r w:rsidRPr="00090623">
        <w:rPr>
          <w:rFonts w:ascii="Times New Roman Tj" w:hAnsi="Times New Roman Tj" w:cs="Cambria"/>
          <w:sz w:val="24"/>
          <w:szCs w:val="24"/>
        </w:rPr>
        <w:t>њ</w:t>
      </w:r>
      <w:r w:rsidRPr="00090623">
        <w:rPr>
          <w:rFonts w:ascii="Times New Roman Tj" w:hAnsi="Times New Roman Tj"/>
          <w:sz w:val="24"/>
          <w:szCs w:val="24"/>
        </w:rPr>
        <w:t>а/не;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ами;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$E)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исобкунак;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@11. Майдони матнии мемо ... символ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оро дар худ ниго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 медорад?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256 символ;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500 символ;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1525 символ;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65536 символ;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1000 символ;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@12. Хосияти автоматии майдон-ин типи?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ам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$B) </w:t>
      </w:r>
      <w:r w:rsidRPr="00090623">
        <w:rPr>
          <w:rFonts w:ascii="Times New Roman Tj" w:hAnsi="Times New Roman Tj" w:cs="Cambria"/>
          <w:sz w:val="24"/>
          <w:szCs w:val="24"/>
        </w:rPr>
        <w:t>њ</w:t>
      </w:r>
      <w:r w:rsidRPr="00090623">
        <w:rPr>
          <w:rFonts w:ascii="Times New Roman Tj" w:hAnsi="Times New Roman Tj"/>
          <w:sz w:val="24"/>
          <w:szCs w:val="24"/>
        </w:rPr>
        <w:t>исобкунак;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майдони мемо;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манти</w:t>
      </w:r>
      <w:r w:rsidRPr="00090623">
        <w:rPr>
          <w:rFonts w:ascii="Cambria" w:hAnsi="Cambria" w:cs="Cambria"/>
          <w:sz w:val="24"/>
          <w:szCs w:val="24"/>
        </w:rPr>
        <w:t>қӣ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матн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@13. Майдони ягона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 мешавад - агар?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сабт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такрор нашаванд;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маъно такрор нашавад;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маъно такрор 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дарозии он минимали бошад;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номи он дар пойго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такрор нашавад;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@14. Майдони калиди кадом хосиятро дорост?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атми 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ами;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$B)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исобкуни;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манти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ягонаги;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беохири;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@15. Чадвал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дорои функсия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... мебошанд?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интихоби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таъ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/>
          <w:sz w:val="24"/>
          <w:szCs w:val="24"/>
        </w:rPr>
        <w:t>ирди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ба чоп додани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сабткунии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захиракуни, таъ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/>
          <w:sz w:val="24"/>
          <w:szCs w:val="24"/>
        </w:rPr>
        <w:t>ирди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 ва сабткуни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@16. Кадом усули та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ияи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мав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уд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бо ро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 дохилкуни ва бо ёрии усто;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конструктори, усто ва бо ро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 дохилкуни;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бо ёрии усто;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MS Excel;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MS Word;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@17. Тугмаи конструктор ... ро мекушояд?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стуруктураи обект;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$B)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 xml:space="preserve">амъи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панели асбоб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$D) </w:t>
      </w:r>
      <w:r w:rsidRPr="00090623">
        <w:rPr>
          <w:rFonts w:ascii="Times New Roman Tj" w:hAnsi="Times New Roman Tj" w:cs="Cambria"/>
          <w:sz w:val="24"/>
          <w:szCs w:val="24"/>
        </w:rPr>
        <w:t>љ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$E) чопи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@18. Пайвасти байни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барои ... лозиманд?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сохтани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исобот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ва дархост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нусхабардории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таъминоти яклухткунии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гирифтани гузориш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гирифтани маълумот;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@19.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бо тарзи ... сохта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конструктори;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конструктори, бо ёрии усто, бо ро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 дохилкуни ва кушодан;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конструктори ва бо ёрии усто;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бо ёрии усто;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конструктори, бо ёрии усто ва бо ро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 дохилкуни;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@20. Аз равзанаи обект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Access тугмаи “кушодан” функсияи ... -ро дорад?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рухсати кушодани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рухсати кушодани дархост;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рухсати дохилкуни ва сабткуни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рухсати та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риркунии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рухсати сабткунии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@21. Майдони калиди барои ... истифода карда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нишонди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андаи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ар як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чопи майдон;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азназаргузаронии майдон;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$D) пайваст бо дигар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$E)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амъоварии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@22. Майдони 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ами, сабт ва тугмаи гузариш дар ку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 xml:space="preserve">ои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 xml:space="preserve">адвали сохташуда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ойгир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дар менюи программа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дар панели асбоб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$C) дар поёни равзанаи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$D) дар болои равзанаи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$E) дар менюи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@23. Барои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 xml:space="preserve">урсозии пайвасти байни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аз ... истифода мешаванд?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менюи пайвасткуни;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тугмаи” схема данных”;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тугмаи хосият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менюи работа в базы данных-” схема данных”;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$E) менюи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@24. Барои интихоби ахбор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конкрети аз ... истифода карда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фильтр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сабт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ва навбанди(сортировка);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сабт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нишонаи фильтр;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@25. Устои гузориш “мастер подстановок” барои ... хизмат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па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нкуни матн;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$B)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урсози дар ре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аи конструктори;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автоматикунонии дохилкунии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бо ёрии руйхат;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$D) майдони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урсозии робита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захиракунии матн;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@26. Пойго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нав аз ... сохта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аз менюи фаил-сохтан;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менюи Сервис;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аз панели асбоб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аз панели асбоб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стандарти;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аз панели асбоб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форматирони;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@27. Тарзи номгузории пойго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дар MS Access?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аз панели асбоб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стандарти;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менюи Сервис;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аз панели асбоб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аз панели асбоб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форматирони;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аз равзани сохтани файл;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@28.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дар обекти ... сабт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форма;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$B)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дархост;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са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ифа;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дар макрос;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@29.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оро бо усули ... дохил карда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ре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аи конструктор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 xml:space="preserve"> ва бо ёрии форма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ре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аи конструктори;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форма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дар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ост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са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ифа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@30. Пойго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коркардашударо аз ... кушодан лозим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аз менюи вид кушодан;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аз панели асбоб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фарматирони;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аз менюи фаил-кушодан;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аз панели асбоб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веб узел;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аз менюи вставка;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@31. ... усули кушодани равзанаи барномаи MS Access мав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уд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Pr="00090623">
        <w:rPr>
          <w:rFonts w:ascii="Times New Roman Tj" w:hAnsi="Times New Roman Tj"/>
          <w:sz w:val="24"/>
          <w:szCs w:val="24"/>
        </w:rPr>
        <w:t>ду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Pr="00090623">
        <w:rPr>
          <w:rFonts w:ascii="Times New Roman Tj" w:hAnsi="Times New Roman Tj"/>
          <w:sz w:val="24"/>
          <w:szCs w:val="24"/>
        </w:rPr>
        <w:t>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Pr="00090623">
        <w:rPr>
          <w:rFonts w:ascii="Times New Roman Tj" w:hAnsi="Times New Roman Tj"/>
          <w:sz w:val="24"/>
          <w:szCs w:val="24"/>
        </w:rPr>
        <w:t>пан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$D) </w:t>
      </w:r>
      <w:r w:rsidRPr="00090623">
        <w:rPr>
          <w:rFonts w:ascii="Times New Roman Tj" w:hAnsi="Times New Roman Tj"/>
          <w:sz w:val="24"/>
          <w:szCs w:val="24"/>
        </w:rPr>
        <w:t>як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$E) </w:t>
      </w:r>
      <w:r w:rsidRPr="00090623">
        <w:rPr>
          <w:rFonts w:ascii="Times New Roman Tj" w:hAnsi="Times New Roman Tj"/>
          <w:sz w:val="24"/>
          <w:szCs w:val="24"/>
        </w:rPr>
        <w:t>чор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@32. </w:t>
      </w:r>
      <w:r w:rsidRPr="00090623">
        <w:rPr>
          <w:rFonts w:ascii="Times New Roman Tj" w:hAnsi="Times New Roman Tj"/>
          <w:sz w:val="24"/>
          <w:szCs w:val="24"/>
        </w:rPr>
        <w:t>Усул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кушодани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дурусти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барномаи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MS Access-</w:t>
      </w:r>
      <w:r w:rsidRPr="00090623">
        <w:rPr>
          <w:rFonts w:ascii="Times New Roman Tj" w:hAnsi="Times New Roman Tj"/>
          <w:sz w:val="24"/>
          <w:szCs w:val="24"/>
        </w:rPr>
        <w:t>ро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интихоб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кунед</w:t>
      </w:r>
      <w:r w:rsidRPr="00090623">
        <w:rPr>
          <w:rFonts w:ascii="Times New Roman Tj" w:hAnsi="Times New Roman Tj"/>
          <w:sz w:val="24"/>
          <w:szCs w:val="24"/>
          <w:lang w:val="en-US"/>
        </w:rPr>
        <w:t>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менюи Пуск;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мизи кори;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менюи пуск ва мизи кори;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мизи кори, менюи пуск, программ файл ва менюи ёрирасон;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програм файл ва менюи матн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@33. Тарз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кушодани пойго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аз ре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аи ... истифода кардан мумкин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кушодан;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кушодани монополи;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кушодан барои хондан;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кушодан, кушодани монополи;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кушодан, кушодани монополи, кушодан барои хондан, кушодани монополи барои хондан;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@34. Барномаи MS Access дорои ...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ду обект;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чор обект;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 обект;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$D)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афт обект;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як обект;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@35. Номгуи дурусти обект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оро интихоб намоед?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</w:t>
      </w:r>
      <w:r w:rsidRPr="00090623">
        <w:rPr>
          <w:rFonts w:ascii="Times New Roman Tj" w:hAnsi="Times New Roman Tj" w:cs="Cambria"/>
          <w:sz w:val="24"/>
          <w:szCs w:val="24"/>
        </w:rPr>
        <w:t>љ</w:t>
      </w:r>
      <w:r w:rsidRPr="00090623">
        <w:rPr>
          <w:rFonts w:ascii="Times New Roman Tj" w:hAnsi="Times New Roman Tj"/>
          <w:sz w:val="24"/>
          <w:szCs w:val="24"/>
        </w:rPr>
        <w:t>адвал, дархост ва макрос;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дархост ва макрос;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$C) </w:t>
      </w:r>
      <w:r w:rsidRPr="00090623">
        <w:rPr>
          <w:rFonts w:ascii="Times New Roman Tj" w:hAnsi="Times New Roman Tj" w:cs="Cambria"/>
          <w:sz w:val="24"/>
          <w:szCs w:val="24"/>
        </w:rPr>
        <w:t>љ</w:t>
      </w:r>
      <w:r w:rsidRPr="00090623">
        <w:rPr>
          <w:rFonts w:ascii="Times New Roman Tj" w:hAnsi="Times New Roman Tj"/>
          <w:sz w:val="24"/>
          <w:szCs w:val="24"/>
        </w:rPr>
        <w:t xml:space="preserve">адвал, дархост, шакл,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исобот, са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ифа, макрос ва модул;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$D) </w:t>
      </w:r>
      <w:r w:rsidRPr="00090623">
        <w:rPr>
          <w:rFonts w:ascii="Times New Roman Tj" w:hAnsi="Times New Roman Tj" w:cs="Cambria"/>
          <w:sz w:val="24"/>
          <w:szCs w:val="24"/>
        </w:rPr>
        <w:t>љ</w:t>
      </w:r>
      <w:r w:rsidRPr="00090623">
        <w:rPr>
          <w:rFonts w:ascii="Times New Roman Tj" w:hAnsi="Times New Roman Tj"/>
          <w:sz w:val="24"/>
          <w:szCs w:val="24"/>
        </w:rPr>
        <w:t xml:space="preserve">адвал, дархост, шакл,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исобот ва са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ифа;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$E) </w:t>
      </w:r>
      <w:r w:rsidRPr="00090623">
        <w:rPr>
          <w:rFonts w:ascii="Times New Roman Tj" w:hAnsi="Times New Roman Tj" w:cs="Cambria"/>
          <w:sz w:val="24"/>
          <w:szCs w:val="24"/>
        </w:rPr>
        <w:t>љ</w:t>
      </w:r>
      <w:r w:rsidRPr="00090623">
        <w:rPr>
          <w:rFonts w:ascii="Times New Roman Tj" w:hAnsi="Times New Roman Tj"/>
          <w:sz w:val="24"/>
          <w:szCs w:val="24"/>
        </w:rPr>
        <w:t xml:space="preserve">адвал, дархост, шакл,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исобот, са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ифа ва макрос;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@36. Пас аз сохтани пойго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нав номи пойго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нав дар кадом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 xml:space="preserve">исми равзана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оигир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дар сатри аввали равзана;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$B) дар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исми поёни;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дар тарафи рости равзана;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дар тарафи чапи равзана;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$E) дар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абати обект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@37. Обект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Access дар ... равзана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оигир шудаанд?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дар тарфи рости;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дар тарафи чапи;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$C) дар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исми болои;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$D) дар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исми поёни;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$E) дар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исми поёни ва болои;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@38. Дар таблитса амалиёти ... и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ро мешаванд?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аз назаргузарони, дохилкуни, навбанди, несткуни, чопи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о, таъ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/>
          <w:sz w:val="24"/>
          <w:szCs w:val="24"/>
        </w:rPr>
        <w:t>ирди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 сатру сутун;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дохилкунии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ба принтер намудани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чопи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ва таъ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/>
          <w:sz w:val="24"/>
          <w:szCs w:val="24"/>
        </w:rPr>
        <w:t>ирди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 сатру сутун;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аз назаргузарони, дохилкуни ва навбанди;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@39. Типи обекти OLE барои ... хизмат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дохилкунии обект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аз дигар барнома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амчун ба монанди расм, сурат, эълон, файли овози, таблитса ва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у</w:t>
      </w:r>
      <w:r w:rsidRPr="00090623">
        <w:rPr>
          <w:rFonts w:ascii="Cambria" w:hAnsi="Cambria" w:cs="Cambria"/>
          <w:sz w:val="24"/>
          <w:szCs w:val="24"/>
        </w:rPr>
        <w:t>ҷҷ</w:t>
      </w:r>
      <w:r w:rsidRPr="00090623">
        <w:rPr>
          <w:rFonts w:ascii="Times New Roman Tj" w:hAnsi="Times New Roman Tj"/>
          <w:sz w:val="24"/>
          <w:szCs w:val="24"/>
        </w:rPr>
        <w:t>ат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электронии;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гузоштани расм;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$C) гузоштани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у</w:t>
      </w:r>
      <w:r w:rsidRPr="00090623">
        <w:rPr>
          <w:rFonts w:ascii="Cambria" w:hAnsi="Cambria" w:cs="Cambria"/>
          <w:sz w:val="24"/>
          <w:szCs w:val="24"/>
        </w:rPr>
        <w:t>ҷҷ</w:t>
      </w:r>
      <w:r w:rsidRPr="00090623">
        <w:rPr>
          <w:rFonts w:ascii="Times New Roman Tj" w:hAnsi="Times New Roman Tj"/>
          <w:sz w:val="24"/>
          <w:szCs w:val="24"/>
        </w:rPr>
        <w:t>ат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электронии;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рамз;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аз як сатр ба сатри дигар гузоштан;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@40. Хосият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конструктори дорои ... вара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як;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се;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ду;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пан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шаш;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@41. Та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ияи индекс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аз ... и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ро карда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панели веб узел;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$B) панели асбоби конструктори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менюи формат;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менюи сервис;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равзанаи асоси;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@42. Индекс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амалиёти ...ро и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ро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нусхабардории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ва навбандии бо маф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уми майдон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индекси;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сабт ва нусхабардории;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гузоштани майдон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индекси;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$D) нусхабардории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навбандии;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дастаи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@43. Индекс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барои ... хизмат мекунанд?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зудамалкунии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дархости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$C)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исобот додан;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шакл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додан;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сохтани макрос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@44. Руйхати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имат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абулшудаи майдони индексирониро нишон ди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ед?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 (мувофи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 xml:space="preserve"> омадан ро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 дода шудааст);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$B)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 (мувофи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 xml:space="preserve"> омадан, ро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 дода намешавад);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не; $D) (ро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 додани мувофи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 xml:space="preserve"> омадан);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(мувофи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 xml:space="preserve"> омадан, ро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 дода намешавад);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@45. Равзанаи индекс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дорои ... сутунанд?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ду;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се;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чор;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пан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шаш;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@46. Номи сутун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равзанаи индекс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ин ... мебошад?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индекс;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номи майдон;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тартиботи навбанд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индекс, номи майдон ва тартиботи навбанд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номи майдон ва тартиботи навбанд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@47.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ар як тип индексирон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 xml:space="preserve"> шуда, ба 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/>
          <w:sz w:val="24"/>
          <w:szCs w:val="24"/>
        </w:rPr>
        <w:t>айр аз типи ...?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матн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 xml:space="preserve"> ва 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ам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гиперсилка, майдони мемо ва обекти OLE;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ам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$D)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исобкунак;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ва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ту р</w:t>
      </w:r>
      <w:r w:rsidRPr="00090623">
        <w:rPr>
          <w:rFonts w:ascii="Cambria" w:hAnsi="Cambria" w:cs="Cambria"/>
          <w:sz w:val="24"/>
          <w:szCs w:val="24"/>
        </w:rPr>
        <w:t>ӯ</w:t>
      </w:r>
      <w:r w:rsidRPr="00090623">
        <w:rPr>
          <w:rFonts w:ascii="Times New Roman Tj" w:hAnsi="Times New Roman Tj"/>
          <w:sz w:val="24"/>
          <w:szCs w:val="24"/>
        </w:rPr>
        <w:t>з;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@48. Намуди робитаи ... мав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уд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робитаи як ба бисёри;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робитаи як ба як;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робитаи бисёри ба бисёр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робитаи як ба бисёр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 xml:space="preserve"> ва робитаи як ба як;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робитаи як ба бисёр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>, як ба як ва бисёр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 xml:space="preserve"> ба бисёр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@49. Тарзи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амро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кунии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 ба схема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аз ... истифода карда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пахши тугмаи схемаи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менюи сервис;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аз панели асбоб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аз равзанаи асоси;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$E) пахши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@50. Робитаи як ба бисёри ин ... мебошад?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робитаи як сабти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аввал ба бисёрии сабт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дуюм;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$B) робитаи бисёрии сабти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аввал ба бисёрии сабт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дуюм;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$C) робитаи як сабти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аввал ба як сабт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дуюм;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$D) робитаи ду сабти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аввал ба як сабт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дуюм;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$E) робитаи як сабти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аввал ба се сабт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дуюм;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@51. Робитаи як ба як ин ... мебошад?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як сабти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аввал ба бисёрии сабт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дуюм;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$B) робитаи бисёрии сабти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аввал ба бисёрии сабт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дуюм;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$C) робитаи як сабти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 xml:space="preserve">адвали аввал ба як сабти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дуюм;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$D) робитаи ду сабти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аввал ба як сабт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дуюм;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$E) робитаи як сабти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аввал ба се сабт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дуюм;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@52. Робитаи бисёри ба бисёри ин ... мебошад?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робитаи як сабти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аввал ба бисёрии сабт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дуюм;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$B) робитаи бисёрии сабти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аввал ба бисёрии сабт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дуюм;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$C) робитаи як сабти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аввал ба як сабт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дуюм;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$D) робитаи ду сабти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аввал ба як сабт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дуюм;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$E) робитаи як сабти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аввал ба се сабт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дуюм;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@53.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ойда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урсозии робита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о-ин?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тип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бо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ам монанд, калиди ягона ва байни ду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 робита бошад;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тип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бо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ам монанд;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калиди ягона бошад;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$D) байни ду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 робита бошад;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тип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бо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ам монанд ва калиди ягона;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@54. Равзанаи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амро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кунии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дар схемаи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дорои ... вара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Pr="00090623">
        <w:rPr>
          <w:rFonts w:ascii="Times New Roman Tj" w:hAnsi="Times New Roman Tj"/>
          <w:sz w:val="24"/>
          <w:szCs w:val="24"/>
        </w:rPr>
        <w:t>се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Pr="00090623">
        <w:rPr>
          <w:rFonts w:ascii="Times New Roman Tj" w:hAnsi="Times New Roman Tj"/>
          <w:sz w:val="24"/>
          <w:szCs w:val="24"/>
        </w:rPr>
        <w:t>чор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Pr="00090623">
        <w:rPr>
          <w:rFonts w:ascii="Times New Roman Tj" w:hAnsi="Times New Roman Tj"/>
          <w:sz w:val="24"/>
          <w:szCs w:val="24"/>
        </w:rPr>
        <w:t>шаш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$D) </w:t>
      </w:r>
      <w:r w:rsidRPr="00090623">
        <w:rPr>
          <w:rFonts w:ascii="Times New Roman Tj" w:hAnsi="Times New Roman Tj"/>
          <w:sz w:val="24"/>
          <w:szCs w:val="24"/>
        </w:rPr>
        <w:t>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$E) </w:t>
      </w:r>
      <w:r w:rsidRPr="00090623">
        <w:rPr>
          <w:rFonts w:ascii="Times New Roman Tj" w:hAnsi="Times New Roman Tj"/>
          <w:sz w:val="24"/>
          <w:szCs w:val="24"/>
        </w:rPr>
        <w:t>як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@55. </w:t>
      </w:r>
      <w:r w:rsidRPr="00090623">
        <w:rPr>
          <w:rFonts w:ascii="Times New Roman Tj" w:hAnsi="Times New Roman Tj"/>
          <w:sz w:val="24"/>
          <w:szCs w:val="24"/>
        </w:rPr>
        <w:t>Вара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амрокунии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адвалро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дар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схемаи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нишон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ди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ед</w:t>
      </w:r>
      <w:r w:rsidRPr="00090623">
        <w:rPr>
          <w:rFonts w:ascii="Times New Roman Tj" w:hAnsi="Times New Roman Tj"/>
          <w:sz w:val="24"/>
          <w:szCs w:val="24"/>
          <w:lang w:val="en-US"/>
        </w:rPr>
        <w:t>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ва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дархост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Pr="00090623">
        <w:rPr>
          <w:rFonts w:ascii="Times New Roman Tj" w:hAnsi="Times New Roman Tj"/>
          <w:sz w:val="24"/>
          <w:szCs w:val="24"/>
        </w:rPr>
        <w:t>дархост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$D)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090623">
        <w:rPr>
          <w:rFonts w:ascii="Times New Roman Tj" w:hAnsi="Times New Roman Tj"/>
          <w:sz w:val="24"/>
          <w:szCs w:val="24"/>
        </w:rPr>
        <w:t>дархост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ва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ва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дархост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$E)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исобот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@56. Номи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сохташударо аз ... таъ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/>
          <w:sz w:val="24"/>
          <w:szCs w:val="24"/>
        </w:rPr>
        <w:t>ир додан мумкин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аз менюи файл;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аз панели асбоб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аз менюи матни;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аз равзанаи асоси;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аз менюи пуск;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@57. Хосияти формати майдон барои ... хизмат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идоракуни сатр;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таъ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/>
          <w:sz w:val="24"/>
          <w:szCs w:val="24"/>
        </w:rPr>
        <w:t>ирди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 сутун;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идоракунии намуди зо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ирии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бе таъ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/>
          <w:sz w:val="24"/>
          <w:szCs w:val="24"/>
        </w:rPr>
        <w:t>ирди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ии усул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захиракуни;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идоракунии намуди зо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ирии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таъ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/>
          <w:sz w:val="24"/>
          <w:szCs w:val="24"/>
        </w:rPr>
        <w:t>ирди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ии усул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захиракуни;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@58. Хосияти ни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оби дохилкуни барои ... хизмат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тафтиши сохтори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дохилшуда;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таъ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/>
          <w:sz w:val="24"/>
          <w:szCs w:val="24"/>
        </w:rPr>
        <w:t>ири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барои идоракунии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структураи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дохилшуда;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дохилшуда;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@59. Хосияти майдони зарури барои ... хизмат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дар ва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ти сабти майдон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надошта бошад;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дар ва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ти сабти майдон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дошта бошад;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майдон набояд холи гузошта 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барои холи гузоштан;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барои пуркардан;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@60. Хосияти шарт бо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амин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имат барои ... хизмат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тафтиши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дохилшуда дар та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ти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оидаи додашуда;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тафтиш;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та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ти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оидаи додашуда;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дохилшуда;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нест карда шуда;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@61. Типи сана ва ва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т барои ... хизмат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гузоштани рузу мо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гузоштани рузу мо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у соат;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гузоштани рузу мо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у сол;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гузоштани мо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 сол;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гузоштани таърихи руз ва ва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@62. Типи майдони манти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 xml:space="preserve">и дорои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имат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... мебошад?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</w:t>
      </w:r>
      <w:r w:rsidRPr="00090623">
        <w:rPr>
          <w:rFonts w:ascii="Times New Roman Tj" w:hAnsi="Times New Roman Tj" w:cs="Cambria"/>
          <w:sz w:val="24"/>
          <w:szCs w:val="24"/>
        </w:rPr>
        <w:t>њ</w:t>
      </w:r>
      <w:r w:rsidRPr="00090623">
        <w:rPr>
          <w:rFonts w:ascii="Times New Roman Tj" w:hAnsi="Times New Roman Tj"/>
          <w:sz w:val="24"/>
          <w:szCs w:val="24"/>
        </w:rPr>
        <w:t>а/не;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рост/дуру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аз кор баровардан/ба кор даровардан;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ња/не рост/дуру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$E) </w:t>
      </w:r>
      <w:r w:rsidRPr="00090623">
        <w:rPr>
          <w:rFonts w:ascii="Times New Roman Tj" w:hAnsi="Times New Roman Tj" w:cs="Cambria"/>
          <w:sz w:val="24"/>
          <w:szCs w:val="24"/>
        </w:rPr>
        <w:t>њ</w:t>
      </w:r>
      <w:r w:rsidRPr="00090623">
        <w:rPr>
          <w:rFonts w:ascii="Times New Roman Tj" w:hAnsi="Times New Roman Tj"/>
          <w:sz w:val="24"/>
          <w:szCs w:val="24"/>
        </w:rPr>
        <w:t>а/не, рост/дуру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/>
          <w:sz w:val="24"/>
          <w:szCs w:val="24"/>
        </w:rPr>
        <w:t xml:space="preserve"> ва аз кор баровардан/ба кор даровардан;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@63. Та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ияи ни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оби дохилнамои аз ... истифода карда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интихоби сатри ни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оби дохилнамои бо пахши тугмаи сену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та дошта;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пахши тугмаи сену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та дошта;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интихоби сатри ни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оби дохилнамои;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интихоби хосият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интихоби хосият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асоси;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@64. Тарзи та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ияи ни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оби дохилнамои аз ... истифода карда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бо ёрии устои ни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об;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бе ёрии устои ни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об;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дасти;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конструктори;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бо ёрии устои ни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об ва дасти;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@65. Хосияти майдони зарури аз ду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 xml:space="preserve">имат як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 xml:space="preserve">иматро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абул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“ња”, агар майдон холи бошад истифодабаранда сабт карда наметавонад, “не”, истифодабаранда мемонад майдонро холи;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$B)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 xml:space="preserve">имати “не”,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 xml:space="preserve">урсози дар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олати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амешаги;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“</w:t>
      </w:r>
      <w:r w:rsidRPr="00090623">
        <w:rPr>
          <w:rFonts w:ascii="Times New Roman Tj" w:hAnsi="Times New Roman Tj" w:cs="Cambria"/>
          <w:sz w:val="24"/>
          <w:szCs w:val="24"/>
        </w:rPr>
        <w:t>њ</w:t>
      </w:r>
      <w:r w:rsidRPr="00090623">
        <w:rPr>
          <w:rFonts w:ascii="Times New Roman Tj" w:hAnsi="Times New Roman Tj"/>
          <w:sz w:val="24"/>
          <w:szCs w:val="24"/>
        </w:rPr>
        <w:t>а”, агар майдон холи бошад истифодабаранда сабт карда наметавонад;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“не”, истифодабаранда мемонад майдонро холи;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“</w:t>
      </w:r>
      <w:r w:rsidRPr="00090623">
        <w:rPr>
          <w:rFonts w:ascii="Times New Roman Tj" w:hAnsi="Times New Roman Tj" w:cs="Cambria"/>
          <w:sz w:val="24"/>
          <w:szCs w:val="24"/>
        </w:rPr>
        <w:t>њ</w:t>
      </w:r>
      <w:r w:rsidRPr="00090623">
        <w:rPr>
          <w:rFonts w:ascii="Times New Roman Tj" w:hAnsi="Times New Roman Tj"/>
          <w:sz w:val="24"/>
          <w:szCs w:val="24"/>
        </w:rPr>
        <w:t>а”, агар майдон пур бошад;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@66. Хосияти тафтиши шарт бо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амин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имат дорои хосияти ... мебошад?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сабт;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хосияти эълон аз хатоги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хосияти эълон;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хосияти хатоги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хосияти майдони холи;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@67. Нормализасияи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 дорои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ойда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зерин аст- агар?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ар як майдони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 ягона бошад, калиди аввал, таъ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/>
          <w:sz w:val="24"/>
          <w:szCs w:val="24"/>
        </w:rPr>
        <w:t xml:space="preserve">ир нашаванда,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 xml:space="preserve">имати калиди аввал ба обекти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 таалу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 xml:space="preserve"> дошта бошад;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$B)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ар як майдони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 ягона бошад;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таъ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/>
          <w:sz w:val="24"/>
          <w:szCs w:val="24"/>
        </w:rPr>
        <w:t>ир дода нашаванда;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$D) калиди аввал ба обекти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 таалу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 xml:space="preserve"> дошта бошад;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$E)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ар як майдони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 ягона бошад ва калиди аввал;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@68. Хосияти майдони имзо барои ... хизмат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имзо гузоштан;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муайян намудани имзо;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сарлав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аи са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ифа;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сарлав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аи дархост;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гузоштани майдони монанде, ки дар сарлав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аи форма;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@69. ... символ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ни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об мебошанд?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0,9, #, L;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 :, ,-,/;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#, L,?,А,а,&amp;,.,,,:, ,-,/,;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0,9,#,L,?,А,а,&amp;,.,,,;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0,9,#,L,?,А,а,&amp;,.,,,:, ,-,/,&lt;,&gt;,!,\,;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@70.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адвалро аз ... нест мекунанд?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пахши тугмаи несткуни;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аз менюи правка-несткуни;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аз менюи фаил;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аз панели асбоб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аз панели форматирони;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@71. Нусхабардории майдон аз ... карда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аз менюи фаил;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пахши тугмаи нусхабардори;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аз менюи правка-нусхабардори;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аз панели асбоб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аз панели форматирони;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@72. Типи пули барои ... хизмат мерасонад?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$B)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арф;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символ;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 xml:space="preserve">ам ва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удокунанда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абулшуда;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$E)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удокунанда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абулшуда;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@73. Навбандии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дар ... истифода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режими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ре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аи конструктори;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макрос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модул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са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ифа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@74. Кофтукоби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аз ... истифода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менюи правка-найти;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дархост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майдон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сабт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@75. Дархост бо ёрии усто аз ... истифода карда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интихоби дархост;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интихоби устои дархостсоз;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интихоби обект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интихоби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интихоби дархост ва интихоби устои дархостсоз;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@76. Сутун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адвали конструктори дорои ... мебошад?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номи майдон;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типи майдон, тавсиф;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ном, тип ва тавсифи майдон;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тавсиф, номи майдон, суро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/>
          <w:sz w:val="24"/>
          <w:szCs w:val="24"/>
        </w:rPr>
        <w:t>аи майдон ва типи майдон;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суро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/>
          <w:sz w:val="24"/>
          <w:szCs w:val="24"/>
        </w:rPr>
        <w:t>аи майдон ва типи майдон;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@77. Майдони матни дар худ ...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абул карда метавонад?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</w:t>
      </w:r>
      <w:r w:rsidRPr="00090623">
        <w:rPr>
          <w:rFonts w:ascii="Times New Roman Tj" w:hAnsi="Times New Roman Tj" w:cs="Cambria"/>
          <w:sz w:val="24"/>
          <w:szCs w:val="24"/>
        </w:rPr>
        <w:t>њ</w:t>
      </w:r>
      <w:r w:rsidRPr="00090623">
        <w:rPr>
          <w:rFonts w:ascii="Times New Roman Tj" w:hAnsi="Times New Roman Tj"/>
          <w:sz w:val="24"/>
          <w:szCs w:val="24"/>
        </w:rPr>
        <w:t>арфу 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ам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ва рамз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махсус;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$B)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арф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ам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рамз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махсус;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$E)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арфу 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ам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@78.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манти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и барои кадом намуди майдон истифода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майдоне ки дорои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 xml:space="preserve">авоби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а/не аст;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номгуй майдон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майдони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майдон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ое, ки аз ду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 xml:space="preserve">авоб як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 xml:space="preserve">авоб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абул мекунад;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барои майдон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ое, ки аз се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 xml:space="preserve">авоб ду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 xml:space="preserve">авоб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абул мекунад;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@79. Майдони матнии мемо ... дар худ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абул карда метавонад?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арф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$B) </w:t>
      </w:r>
      <w:r w:rsidRPr="00090623">
        <w:rPr>
          <w:rFonts w:ascii="Times New Roman Tj" w:hAnsi="Times New Roman Tj" w:cs="Cambria"/>
          <w:sz w:val="24"/>
          <w:szCs w:val="24"/>
        </w:rPr>
        <w:t>њ</w:t>
      </w:r>
      <w:r w:rsidRPr="00090623">
        <w:rPr>
          <w:rFonts w:ascii="Times New Roman Tj" w:hAnsi="Times New Roman Tj"/>
          <w:sz w:val="24"/>
          <w:szCs w:val="24"/>
        </w:rPr>
        <w:t>арфу 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ам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ва рамз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махсус;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ам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рамз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махсус;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$E)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арфу 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ам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@80. Типи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исобкунак барои ... хизмат мерасонад?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майдон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 ба таври такрор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исобмешаванд;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майдон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дохил шуда ба таври дасти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 мешаванд;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майдон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дохил шуда ба таври дасти ва автомати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 мешаванд;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майдон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 намешаванд;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майдон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дохил шуда ба таври автомати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 мешаванд;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@81. Майдони матни барои ... хизмат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барои гузоштани рамз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махсус;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$B) барои гузоштани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арф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барои гузоштани 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ам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$D) барои гузоштани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арфу 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ам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ва рамз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махсус;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$E) барои гузоштани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арфу 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ам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@82. Майдони обекти OLE барои ... хизмат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гузоштани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ама гуна файл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беруна: масалан расм, видео клип ва 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$B) гузоштани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ама гуна файл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дохили;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гузоштани матн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гузоштани график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гузоштани расм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@83.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ангоми гузоштани калид дар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адвал ... интихоб карда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аз панели асбоб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пойго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тугмаи калидро интихоб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тугмаи калидро интихоб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аввал сатри калидгузориро интихоб намуда пас аз он аз панели асбоб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пойго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тугмаи калидро интихоб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аз менюи файл;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аз менюи вставка;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@84.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ангоми та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ияи форма дарозии майдон бо ч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 xml:space="preserve"> чен карда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сантиметр;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дюйм;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килограмм;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вазн;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байт;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@85.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ангоми кушодан пойго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дорои ... ре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а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Pr="00090623">
        <w:rPr>
          <w:rFonts w:ascii="Times New Roman Tj" w:hAnsi="Times New Roman Tj"/>
          <w:sz w:val="24"/>
          <w:szCs w:val="24"/>
        </w:rPr>
        <w:t>ду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Pr="00090623">
        <w:rPr>
          <w:rFonts w:ascii="Times New Roman Tj" w:hAnsi="Times New Roman Tj"/>
          <w:sz w:val="24"/>
          <w:szCs w:val="24"/>
        </w:rPr>
        <w:t>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Pr="00090623">
        <w:rPr>
          <w:rFonts w:ascii="Times New Roman Tj" w:hAnsi="Times New Roman Tj"/>
          <w:sz w:val="24"/>
          <w:szCs w:val="24"/>
        </w:rPr>
        <w:t>пан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шаш;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чор;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@86. Кадом намуди тип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индексирон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 xml:space="preserve"> шуда наметавонанд?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матн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>, вара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ав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гиперсилка, майдони мемо ва обекти OLE;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ами;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$D)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исобкунак;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ва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ту р</w:t>
      </w:r>
      <w:r w:rsidRPr="00090623">
        <w:rPr>
          <w:rFonts w:ascii="Cambria" w:hAnsi="Cambria" w:cs="Cambria"/>
          <w:sz w:val="24"/>
          <w:szCs w:val="24"/>
        </w:rPr>
        <w:t>ӯ</w:t>
      </w:r>
      <w:r w:rsidRPr="00090623">
        <w:rPr>
          <w:rFonts w:ascii="Times New Roman Tj" w:hAnsi="Times New Roman Tj"/>
          <w:sz w:val="24"/>
          <w:szCs w:val="24"/>
        </w:rPr>
        <w:t>з;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@87. ... намуди робита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мав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уд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ду;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пан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шаш;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се;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@88. Дар равзанаи схемаи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 ...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амро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 карда мешаванд?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</w:t>
      </w:r>
      <w:r w:rsidRPr="00090623">
        <w:rPr>
          <w:rFonts w:ascii="Times New Roman Tj" w:hAnsi="Times New Roman Tj" w:cs="Cambria"/>
          <w:sz w:val="24"/>
          <w:szCs w:val="24"/>
        </w:rPr>
        <w:t>љ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форма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$C) </w:t>
      </w:r>
      <w:r w:rsidRPr="00090623">
        <w:rPr>
          <w:rFonts w:ascii="Times New Roman Tj" w:hAnsi="Times New Roman Tj" w:cs="Cambria"/>
          <w:sz w:val="24"/>
          <w:szCs w:val="24"/>
        </w:rPr>
        <w:t>љ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о, дархост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о, шакл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о,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исобот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о, са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ифа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о, макрос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ва модул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$D) </w:t>
      </w:r>
      <w:r w:rsidRPr="00090623">
        <w:rPr>
          <w:rFonts w:ascii="Times New Roman Tj" w:hAnsi="Times New Roman Tj" w:cs="Cambria"/>
          <w:sz w:val="24"/>
          <w:szCs w:val="24"/>
        </w:rPr>
        <w:t>љ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о, дархост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о, шакл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$E) </w:t>
      </w:r>
      <w:r w:rsidRPr="00090623">
        <w:rPr>
          <w:rFonts w:ascii="Times New Roman Tj" w:hAnsi="Times New Roman Tj" w:cs="Cambria"/>
          <w:sz w:val="24"/>
          <w:szCs w:val="24"/>
        </w:rPr>
        <w:t>љ</w:t>
      </w:r>
      <w:r w:rsidRPr="00090623">
        <w:rPr>
          <w:rFonts w:ascii="Times New Roman Tj" w:hAnsi="Times New Roman Tj"/>
          <w:sz w:val="24"/>
          <w:szCs w:val="24"/>
        </w:rPr>
        <w:t>адвал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ва дархост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@89. Дархост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барои ... хизмат мекунанд?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усту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ў намудани иттилооти бо шарт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муайян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аноаткунанда пешбин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 xml:space="preserve"> шудаанд;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и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рои кор аст;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ниго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дории иттилоот;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ниго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дори, коркард ва захиракунии иттилоот;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коркард ва захиракунии иттилоот;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@90. Шакл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барои ... хизмат мекунанд?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коркард ва захиракунии иттилоот хизмат мекунанд;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шакл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– воситаи дохилнамоии ва инъикос маълумот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ниго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дории иттилоот;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тан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дохилнамоии маълумот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воситаи интихобнамо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 xml:space="preserve"> ва та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лили маълумот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@91.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исобот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барои ... хизмат мекунанд?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исобот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бештар ба шакл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монанд аст;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тасвир кардан;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тан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барои коркард ва баровардани чопи маълумот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баровардани чопи маълумот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тан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барои коркард;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@92. Макрос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барои ... хизмат мекунанд?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пайдарпаии фармон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несткуни;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таъ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/>
          <w:sz w:val="24"/>
          <w:szCs w:val="24"/>
        </w:rPr>
        <w:t>ирди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автоматикунонии кор бо базаи маълумот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восита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автоматикунони;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@93. Хосияти андозаи майдон ... и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ро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дарозии ни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оии маълумот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оро (бо рамз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о), ки дар майдон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ойгир шуда метавонанд, муайян менамояд;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ракам мегузорад;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ба таври автомати 300 мегузорад;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маълумот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оро муайян менамояд;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маълумот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оро сабт менамояд;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@94. Типи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исобкунак чи функсия дорад?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намуди махсуси маълумот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натурал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>, ки дар майдон такрор намешаванд ва ба таври автоматик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 xml:space="preserve"> зиёд мешаванд;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намуди махсуси маълумот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натурал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намуди махсуси маълумот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натурал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>, ки дар майдон такрор мешаванд;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ба таври автоматик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 xml:space="preserve"> зиёд намешаванд;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намуди махсуси маълумот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натурал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>, ки дар майдон такрор намешаванд ва ба таври автоматик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 xml:space="preserve"> зиёд намешаванд;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@95. Типи гиперишора (гиперссылка) ч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 xml:space="preserve"> функсия дорад?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майдони махсус барои ниго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дори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суро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/>
          <w:sz w:val="24"/>
          <w:szCs w:val="24"/>
        </w:rPr>
        <w:t>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URL –и Web-объект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интернет ва майдони махсус барои ниго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дори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суро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/>
          <w:sz w:val="24"/>
          <w:szCs w:val="24"/>
        </w:rPr>
        <w:t>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URL –и Web-объект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интернет);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барои гузоштани расм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майдони махсус барои ниго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дории суро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/>
          <w:sz w:val="24"/>
          <w:szCs w:val="24"/>
        </w:rPr>
        <w:t>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URL –и Web-объект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интернет;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@96. Типи майдони OLE ч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 xml:space="preserve"> функсия дорад?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намуди махсуси маълумот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о, ки барои ниго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 доштани объект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о, масалан, объект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мултимедиа пешбин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 xml:space="preserve"> шудаанд;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чунин объект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бо ро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 ало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аманд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 xml:space="preserve"> ё насбшав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 xml:space="preserve"> ба майдон гузошта мешаванд;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барои ниго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 доштани объект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лозиманд;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намуди махсуси маълумот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оро дорад;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бо ро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 насбшав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 xml:space="preserve"> ба майдон гузошта мешаванд;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@97. Изофаноми барномаи Ms access 2003 кадом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doc;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ppt;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xls;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$D) mdb;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$E) bmp;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@98. </w:t>
      </w:r>
      <w:r w:rsidRPr="00090623">
        <w:rPr>
          <w:rFonts w:ascii="Times New Roman Tj" w:hAnsi="Times New Roman Tj"/>
          <w:sz w:val="24"/>
          <w:szCs w:val="24"/>
        </w:rPr>
        <w:t>Маљмўи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усулњои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номдињї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ва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навишти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ададро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чї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меноманд</w:t>
      </w:r>
      <w:r w:rsidRPr="00090623">
        <w:rPr>
          <w:rFonts w:ascii="Times New Roman Tj" w:hAnsi="Times New Roman Tj"/>
          <w:sz w:val="24"/>
          <w:szCs w:val="24"/>
          <w:lang w:val="en-US"/>
        </w:rPr>
        <w:t>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системаи њисоб;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алгоритм;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программа;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таѓйирёбанда;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протокол;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@99. Ќимати раќам дар адад аз мавќеи ишѓолкардааш вобаста бошад, онро чигуна системаи њисоб меноманд?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њаштї;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дањї;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дўи;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мавќеи;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ѓайримавќеї;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@100. Алгоритм чист?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пайдарпаии амалњо, ки аз шарти масъала ба њалли он оварда мерасонад;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системаи ишоракунї ва ќоидањост;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забони гуфтугўї;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пайдарпаии амалњо ва забони гуфтугўї;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системаи ишоракунї ва њалли масъалањо;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@101. Тарзњои навишти алгоритм кадомњоянд?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алгоритмњои хаттї, алгоритмњои шохадор ва шартї;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алгоритмњои хаттї, алгоритмњои шохадор, алгоритми даврї;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алгоритмњои шохадор, шартї, даврї;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алгоритмњои шохадор, алгоритми даврї, сиклї;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алгоритмњои хаттї, алгоритмњои шохадор, алгоритми даврї, шартї, сиклї;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@102. Алгоритмњои хаттї чигунаанд?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муодилаи хаттї мебошанд;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як хати рост мебошад;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дар алгоритмњои хаттї раванди њисоб аз рўи тартиби љойгиршавии амалњо паи њам гузаронида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дар алгоритмњои хаттї раванди њисоб як хати рост мебошад;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дар алгоритмњои хаттї якто шарт њатмї мебошад;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@103. Алгоритмњои шохадор чигунаанд?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раванди њисоб мувофиќи шарти масъала метавонад бо ин ё он шоха идома ёбад;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раванди њисоб аз рўи тартиби љойгиршавии амалњо паи њам гузаронида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муодилаи хаттї ва як хати рост мебошад;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як ќатор амалњо такроран иљро мешаванд;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амалњо паи њам гузаронида такроран иљро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@104. Алгоритмњои даврї чигунаанд?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амалњо паи њам гузаронида такроран иљро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якто шарт њатмї мебошад;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дар алгоритмњои даврї як ќатор амалњо такроран иљро мешаванд;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раванди њисоб аз рўи тартиби љойгиршавии амалњо паи њам гузаронида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раванди њисоб як хати рост мебошад;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@105. Нишондоди ани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и пайдарпайии амалиёт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о, ки пас аз иљрои он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 масъала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алли худро меёбад кадом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протокол;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алгоритм;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маљмўъ;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система;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график;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@106. Тасвири графикии алгоритмро, ки дар намуди фигурањои геометрї тасвир менамоянд чї меноманд?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доимї;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программа;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таъѓирёбанда;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блок-схема;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протседура;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@107. Чанд намуди алгоритм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мављуд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чор намуд;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се намуд;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панљ намуд;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шаш намуд;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ду намуд;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@108.  Блоки ра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амии клавиатураро бо пахши кадом тугма фаъол гардонидан мумкин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caps lock;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num lock;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tab;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$D) ctrl;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$E) alt;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@109.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ангоми анљоми кори компютер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амаи информатсияи дар кадом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исми компютер буда нест мешаванд?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диски чандирї;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хотираи фаврї;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$C) </w:t>
      </w:r>
      <w:r w:rsidRPr="00090623">
        <w:rPr>
          <w:rFonts w:ascii="Times New Roman Tj" w:hAnsi="Times New Roman Tj"/>
          <w:sz w:val="24"/>
          <w:szCs w:val="24"/>
          <w:lang w:val="en-US"/>
        </w:rPr>
        <w:t>cd</w:t>
      </w:r>
      <w:r w:rsidRPr="00090623">
        <w:rPr>
          <w:rFonts w:ascii="Times New Roman Tj" w:hAnsi="Times New Roman Tj"/>
          <w:sz w:val="24"/>
          <w:szCs w:val="24"/>
        </w:rPr>
        <w:t>-</w:t>
      </w:r>
      <w:r w:rsidRPr="00090623">
        <w:rPr>
          <w:rFonts w:ascii="Times New Roman Tj" w:hAnsi="Times New Roman Tj"/>
          <w:sz w:val="24"/>
          <w:szCs w:val="24"/>
          <w:lang w:val="en-US"/>
        </w:rPr>
        <w:t>rom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винчестер;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диски 3.5 (Дискета);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@110. Протсессор информатсияро дар кадом шакл кор карда баромада метавонад?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$A) системаи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исоби 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шакли коди дуї;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дар забони программасозии бейсик;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намуди матнї;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$E) системаи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исоби шонзда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@111. Ма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сулнокии кори компютер аз чї вобаста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андозаи экрани дисплей;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зуддии кори протсессор;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$C) шиддати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увваи бар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суръати пахши тугма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клавиатура;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$E) суръати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аракати муш;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@112. Тугмачаи Caps Lock барои чї хизмат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њарфро курсив мекунад;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њарфро калон мекунад;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њарфро ѓафс мекунад;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ѓафс ва курсив мекунад;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ба тартиб меорад;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@113. Кадом тугмачаи клавиатура маълумотро нест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shift;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ctrl;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alt;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$D) backspace, delete;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$E) probel;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@114. </w:t>
      </w:r>
      <w:r w:rsidRPr="00090623">
        <w:rPr>
          <w:rFonts w:ascii="Times New Roman Tj" w:hAnsi="Times New Roman Tj"/>
          <w:sz w:val="24"/>
          <w:szCs w:val="24"/>
        </w:rPr>
        <w:t>Тугмачаи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Esc </w:t>
      </w:r>
      <w:r w:rsidRPr="00090623">
        <w:rPr>
          <w:rFonts w:ascii="Times New Roman Tj" w:hAnsi="Times New Roman Tj"/>
          <w:sz w:val="24"/>
          <w:szCs w:val="24"/>
        </w:rPr>
        <w:t>чї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вазифаро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иљро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мекунад</w:t>
      </w:r>
      <w:r w:rsidRPr="00090623">
        <w:rPr>
          <w:rFonts w:ascii="Times New Roman Tj" w:hAnsi="Times New Roman Tj"/>
          <w:sz w:val="24"/>
          <w:szCs w:val="24"/>
          <w:lang w:val="en-US"/>
        </w:rPr>
        <w:t>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гузоштани љой аз аввали сатр;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боз доштани иљроиши барнома;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нест кардани рамзи рости курсор;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васлу хомуш кардани таъиноти тугмачањои раќамњои иловагї;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гузоштани љой дар байни калимањо;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@115. Тугмачаи Home чї вазифаро иљро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– ин тугмача барои тоза намудани рамзе, ки аз тарафи рости курсор мављуд аст, истифода бурда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тугмае мебошад, ки дар ваќти пахш кардан, нишонаи курсорро ба аввали сатр мекўчонад;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тугмае мебошад, ки дар ваќти пахш кардан, курсорро ба охири сатр мекўчонад;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– ин тугмача барои тоза намудани рамзе, ки аз тарафи чапи курсор мављуд аст, истифода бурда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ин тугмача барои тоза намудани рамзе, ки аз тарафи росту чапи курсор мављуд аст, истифода бурда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@116. Тугмачаи End чї вазифаро иљро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– ин тугмача барои тоза намудани рамзе, ки аз тарафи рости курсор мављуд аст, истифода бурда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тугмае мебошад, ки дар ваќти пахш кардан, нишонаи курсорро ба аввали сатр мекўчонад;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тугмае мебошад, ки дар ваќти пахш кардан, курсорро ба охири сатр мекўчонад;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– ин тугмача барои тоза намудани рамзе, ки аз тарафи чапи курсор мављуд аст, истифода бурда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ин тугмача барои тоза намудани рамзе, ки аз тарафи росту чапи курсор мављуд аст, истифода бурда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@117. Тугмачаи Bace spase (</w:t>
      </w:r>
      <w:r w:rsidRPr="00090623">
        <w:rPr>
          <w:rFonts w:ascii="Times New Roman Tj" w:hAnsi="Times New Roman Tj"/>
          <w:sz w:val="24"/>
          <w:szCs w:val="24"/>
        </w:rPr>
        <w:sym w:font="Symbol" w:char="F0AC"/>
      </w:r>
      <w:r w:rsidRPr="00090623">
        <w:rPr>
          <w:rFonts w:ascii="Times New Roman Tj" w:hAnsi="Times New Roman Tj"/>
          <w:sz w:val="24"/>
          <w:szCs w:val="24"/>
        </w:rPr>
        <w:t>) чї вазифаро иљро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– ин тугмача барои тоза намудани рамзе, ки аз тарафи рости курсор мављуд аст, истифода бурда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тугмае мебошад, ки дар ваќти пахш кардан, нишонаи курсорро ба аввали сатр мекўчонад;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тугмае мебошад, ки дар ваќти пахш кардан, курсорро ба охири сатр мекўчонад;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– ин тугмача барои тоза намудани рамзе, ки аз тарафи чапи курсор мављуд аст, истифода бурда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ин тугмача барои тоза намудани рамзе, ки аз тарафи росту чапи курсор мављуд аст, истифода бурда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@118. Кадом равзанаро равзанаи муколамавї меноманд?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дар онњо файлњо ва папкањо нигоњ дошта мешавад ва кор бо ин объектњо карда мешавад, тасвир менамояд;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дар чунин равзана ахборњои огоњкунанда бароварда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барои кор бо барномањо пешбинї шудааст;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равзанаи папкаро меноманд;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равзанае, ки дар ваќти интихоби фармонњо кушода шуда бо пешнињоди шартњо, фармонњо иљро мегардад;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@119. Гиперссылка барои чи лозим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пайваст намудани барнома бо дигар барномањо ва шабакаи интернет;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несткунии файлњо тавасути барнома;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кушодани файлњо ва пайваст шудан ба шабакаи интернет;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тањрир намудани файлњои кушодашуда;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љабоњо нодуруст мебошанд;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@120. Таърифи илмии информатика кадом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ин коркарди матн;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мухити атроф;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сегонаи модел алгоритм ва барнома аст;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информатика илми техники аст;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маљмуи информатсия аст;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@121. Компютер чист?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$A) компютер калимаи англисї буда, маънояш њисоббарор аст;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$B) компютер калимаи лотинї буда, маънояш њисоббарор аст;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$C) компютер калимаи русї буда, маънояш њисоббарор аст;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$D) компютер калимаи тољикї буда, маънояш њисоббарор аст;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$E) компютер калимаи франсузї буда, маънояш њисоббарор аст;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@122. Пойгоњи додањо аз рўи технологияњои коркард чанд хел мешаванд?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мутамарказ ва људогона;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локалї ва шабакавї;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файл-сервер ва клиент-сервер;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глобалї ва локалї;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релятсионї ва системавї;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@123. Пойгоњи додањо аз рўи архитектура чанд хел мешаванд?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мутамарказ ва људогона;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локалї ва шабакавї;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файл-сервер ва клиент-сервер;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глобалї ва локалї;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релятсионї ва системавї;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@124. Пойгоњи додањо аз рўи дастрасї ба додањо чанд хел мешаванд?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мутамарказ ва људогона;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локалї ва шабакавї(дур);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файл-сервер ва клиент-сервер;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глобалї ва локалї;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релятсионї ва системавї;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@125</w:t>
      </w:r>
      <w:r>
        <w:rPr>
          <w:rFonts w:ascii="Times New Roman" w:hAnsi="Times New Roman"/>
          <w:sz w:val="24"/>
          <w:szCs w:val="24"/>
          <w:lang w:val="tg-Cyrl-TJ"/>
        </w:rPr>
        <w:t>.</w:t>
      </w:r>
      <w:r w:rsidRPr="00090623">
        <w:rPr>
          <w:rFonts w:ascii="Times New Roman Tj" w:hAnsi="Times New Roman Tj"/>
          <w:sz w:val="24"/>
          <w:szCs w:val="24"/>
        </w:rPr>
        <w:t xml:space="preserve"> Чанд гурўњи истифодабардагони системаи пойгоњи додањо фарќ карда мешаванд?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3-гурўњ;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5-гурўњ;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4-гурўњ;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1-гурўњ;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9-гурўњ;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@126. </w:t>
      </w:r>
      <w:r w:rsidRPr="00090623">
        <w:rPr>
          <w:rFonts w:ascii="Times New Roman Tj" w:hAnsi="Times New Roman Tj"/>
          <w:sz w:val="24"/>
          <w:szCs w:val="24"/>
          <w:lang w:val="en-US"/>
        </w:rPr>
        <w:t>SQL</w:t>
      </w:r>
      <w:r w:rsidRPr="00090623">
        <w:rPr>
          <w:rFonts w:ascii="Times New Roman Tj" w:hAnsi="Times New Roman Tj"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  <w:lang w:val="en-US"/>
        </w:rPr>
        <w:t>Server</w:t>
      </w:r>
      <w:r w:rsidRPr="00090623">
        <w:rPr>
          <w:rFonts w:ascii="Times New Roman Tj" w:hAnsi="Times New Roman Tj"/>
          <w:sz w:val="24"/>
          <w:szCs w:val="24"/>
        </w:rPr>
        <w:t xml:space="preserve"> чанд пойгоњи системавиро дар бар мегирад?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4;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5;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3;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1;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2;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@127. Кадоме аз пойгоњњо системавї ба њисоб меравад?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systemdatabase;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master;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temp;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ms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query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@128. Кадоме аз пойгоњњо системавї ба њисоб меравад?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systemdatabase;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system;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tempdb;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ms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query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@129. Кадоме аз пойгоњњо системавї ба њисоб меравад?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systemdatabase;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model;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masterdb;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ms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query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@130. Кадоме аз пойгоњњо системавї ба њисоб меравад?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systemdatabase;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modeldb;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temp;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$D) msdb;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$E) query;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@131. </w:t>
      </w:r>
      <w:r w:rsidRPr="00090623">
        <w:rPr>
          <w:rFonts w:ascii="Times New Roman Tj" w:hAnsi="Times New Roman Tj"/>
          <w:sz w:val="24"/>
          <w:szCs w:val="24"/>
        </w:rPr>
        <w:t>Пойгоњи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master </w:t>
      </w:r>
      <w:r w:rsidRPr="00090623">
        <w:rPr>
          <w:rFonts w:ascii="Times New Roman Tj" w:hAnsi="Times New Roman Tj"/>
          <w:sz w:val="24"/>
          <w:szCs w:val="24"/>
        </w:rPr>
        <w:t>системавии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барои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чї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пешбинї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шудааст</w:t>
      </w:r>
      <w:r w:rsidRPr="00090623">
        <w:rPr>
          <w:rFonts w:ascii="Times New Roman Tj" w:hAnsi="Times New Roman Tj"/>
          <w:sz w:val="24"/>
          <w:szCs w:val="24"/>
          <w:lang w:val="en-US"/>
        </w:rPr>
        <w:t>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њ</w:t>
      </w:r>
      <w:r w:rsidRPr="00090623">
        <w:rPr>
          <w:rFonts w:ascii="Times New Roman Tj" w:hAnsi="Times New Roman Tj"/>
          <w:sz w:val="24"/>
          <w:szCs w:val="24"/>
        </w:rPr>
        <w:t>ама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њодисањое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090623">
        <w:rPr>
          <w:rFonts w:ascii="Times New Roman Tj" w:hAnsi="Times New Roman Tj"/>
          <w:sz w:val="24"/>
          <w:szCs w:val="24"/>
        </w:rPr>
        <w:t>ки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дар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система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ба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вуќуъ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меоянд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др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ин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пойгоњ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сабт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карда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мешаванд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Pr="00090623">
        <w:rPr>
          <w:rFonts w:ascii="Times New Roman Tj" w:hAnsi="Times New Roman Tj"/>
          <w:sz w:val="24"/>
          <w:szCs w:val="24"/>
        </w:rPr>
        <w:t>ин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пойго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 w:cs="Times New Roman Tj"/>
          <w:sz w:val="24"/>
          <w:szCs w:val="24"/>
        </w:rPr>
        <w:t>амчун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шаблон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(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 w:cs="Times New Roman Tj"/>
          <w:sz w:val="24"/>
          <w:szCs w:val="24"/>
        </w:rPr>
        <w:t>олиб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Pr="00090623">
        <w:rPr>
          <w:rFonts w:ascii="Times New Roman Tj" w:hAnsi="Times New Roman Tj"/>
          <w:sz w:val="24"/>
          <w:szCs w:val="24"/>
        </w:rPr>
        <w:t>барои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сохтани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дилхо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пойго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 w:cs="Times New Roman Tj"/>
          <w:sz w:val="24"/>
          <w:szCs w:val="24"/>
        </w:rPr>
        <w:t>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 w:cs="Times New Roman Tj"/>
          <w:sz w:val="24"/>
          <w:szCs w:val="24"/>
        </w:rPr>
        <w:t>ои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нав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истифода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бурда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мешавад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Pr="00090623">
        <w:rPr>
          <w:rFonts w:ascii="Times New Roman Tj" w:hAnsi="Times New Roman Tj"/>
          <w:sz w:val="24"/>
          <w:szCs w:val="24"/>
        </w:rPr>
        <w:t>барои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иљрои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дархостњои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мураккаб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дар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ин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пойгоњ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љадвалњои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ёрирасони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муваќќатї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сохта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мешавад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090623">
        <w:rPr>
          <w:rFonts w:ascii="Times New Roman Tj" w:hAnsi="Times New Roman Tj"/>
          <w:sz w:val="24"/>
          <w:szCs w:val="24"/>
        </w:rPr>
        <w:t>инчунин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љадвалњои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муваќќатие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090623">
        <w:rPr>
          <w:rFonts w:ascii="Times New Roman Tj" w:hAnsi="Times New Roman Tj"/>
          <w:sz w:val="24"/>
          <w:szCs w:val="24"/>
        </w:rPr>
        <w:t>ки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худи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истифодабаранда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месозад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090623">
        <w:rPr>
          <w:rFonts w:ascii="Times New Roman Tj" w:hAnsi="Times New Roman Tj"/>
          <w:sz w:val="24"/>
          <w:szCs w:val="24"/>
        </w:rPr>
        <w:t>дар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ин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пойгоњ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нигоњ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дошта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мешаванд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$D) </w:t>
      </w:r>
      <w:r w:rsidRPr="00090623">
        <w:rPr>
          <w:rFonts w:ascii="Times New Roman Tj" w:hAnsi="Times New Roman Tj"/>
          <w:sz w:val="24"/>
          <w:szCs w:val="24"/>
        </w:rPr>
        <w:t>љадвалњо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ва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протседурањои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сохтаи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мо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дар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ин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пойгоњ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нигоњ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дошта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мешаванд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танњо номи истифодабарандањо нигоњ дошта мешаванд;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@132. Пойгоњи системавии </w:t>
      </w:r>
      <w:r w:rsidRPr="00090623">
        <w:rPr>
          <w:rFonts w:ascii="Times New Roman Tj" w:hAnsi="Times New Roman Tj"/>
          <w:sz w:val="24"/>
          <w:szCs w:val="24"/>
          <w:lang w:val="en-US"/>
        </w:rPr>
        <w:t>model</w:t>
      </w:r>
      <w:r w:rsidRPr="00090623">
        <w:rPr>
          <w:rFonts w:ascii="Times New Roman Tj" w:hAnsi="Times New Roman Tj"/>
          <w:sz w:val="24"/>
          <w:szCs w:val="24"/>
        </w:rPr>
        <w:t xml:space="preserve"> барои чї пешбинї шудааст?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њама њодисањое, ки дар система ба вуќуъ меоянд др ин пойгоњ сабт карда мешаванд;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ин пойго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 w:cs="Times New Roman Tj"/>
          <w:sz w:val="24"/>
          <w:szCs w:val="24"/>
        </w:rPr>
        <w:t>амчун</w:t>
      </w:r>
      <w:r w:rsidRPr="00090623">
        <w:rPr>
          <w:rFonts w:ascii="Times New Roman Tj" w:hAnsi="Times New Roman Tj"/>
          <w:sz w:val="24"/>
          <w:szCs w:val="24"/>
        </w:rPr>
        <w:t xml:space="preserve"> шаблон (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 w:cs="Times New Roman Tj"/>
          <w:sz w:val="24"/>
          <w:szCs w:val="24"/>
        </w:rPr>
        <w:t>олиб</w:t>
      </w:r>
      <w:r w:rsidRPr="00090623">
        <w:rPr>
          <w:rFonts w:ascii="Times New Roman Tj" w:hAnsi="Times New Roman Tj"/>
          <w:sz w:val="24"/>
          <w:szCs w:val="24"/>
        </w:rPr>
        <w:t>) барои сохтани дилхо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 пойго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 w:cs="Times New Roman Tj"/>
          <w:sz w:val="24"/>
          <w:szCs w:val="24"/>
        </w:rPr>
        <w:t>и</w:t>
      </w:r>
      <w:r w:rsidRPr="00090623">
        <w:rPr>
          <w:rFonts w:ascii="Times New Roman Tj" w:hAnsi="Times New Roman Tj"/>
          <w:sz w:val="24"/>
          <w:szCs w:val="24"/>
        </w:rPr>
        <w:t xml:space="preserve">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 w:cs="Times New Roman Tj"/>
          <w:sz w:val="24"/>
          <w:szCs w:val="24"/>
        </w:rPr>
        <w:t>ои</w:t>
      </w:r>
      <w:r w:rsidRPr="00090623">
        <w:rPr>
          <w:rFonts w:ascii="Times New Roman Tj" w:hAnsi="Times New Roman Tj"/>
          <w:sz w:val="24"/>
          <w:szCs w:val="24"/>
        </w:rPr>
        <w:t xml:space="preserve"> нав истифода бурда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барои нигоњ доштани додањои муваќќатї;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љадвалњо ва протседурањои сохтаи мо дар ин пойгоњ нигоњ дошта мешаванд;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танњо номи истифодабарандањо нигоњ дошта мешаванд;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@133. Пойгоњи системавии </w:t>
      </w:r>
      <w:r w:rsidRPr="00090623">
        <w:rPr>
          <w:rFonts w:ascii="Times New Roman Tj" w:hAnsi="Times New Roman Tj"/>
          <w:sz w:val="24"/>
          <w:szCs w:val="24"/>
          <w:lang w:val="en-US"/>
        </w:rPr>
        <w:t>tempdb</w:t>
      </w:r>
      <w:r w:rsidRPr="00090623">
        <w:rPr>
          <w:rFonts w:ascii="Times New Roman Tj" w:hAnsi="Times New Roman Tj"/>
          <w:sz w:val="24"/>
          <w:szCs w:val="24"/>
        </w:rPr>
        <w:t xml:space="preserve"> барои чї пешбинї шудааст?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њама њодисањое, ки дар система ба вуќуъ меоянд др ин пойгоњ сабт карда мешаванд;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ин пойго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 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 w:cs="Times New Roman Tj"/>
          <w:sz w:val="24"/>
          <w:szCs w:val="24"/>
        </w:rPr>
        <w:t>амчун</w:t>
      </w:r>
      <w:r w:rsidRPr="00090623">
        <w:rPr>
          <w:rFonts w:ascii="Times New Roman Tj" w:hAnsi="Times New Roman Tj"/>
          <w:sz w:val="24"/>
          <w:szCs w:val="24"/>
        </w:rPr>
        <w:t xml:space="preserve"> шаблон (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 w:cs="Times New Roman Tj"/>
          <w:sz w:val="24"/>
          <w:szCs w:val="24"/>
        </w:rPr>
        <w:t>олиб</w:t>
      </w:r>
      <w:r w:rsidRPr="00090623">
        <w:rPr>
          <w:rFonts w:ascii="Times New Roman Tj" w:hAnsi="Times New Roman Tj"/>
          <w:sz w:val="24"/>
          <w:szCs w:val="24"/>
        </w:rPr>
        <w:t>) барои сохтани дилхо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 пойго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 w:cs="Times New Roman Tj"/>
          <w:sz w:val="24"/>
          <w:szCs w:val="24"/>
        </w:rPr>
        <w:t>и</w:t>
      </w:r>
      <w:r w:rsidRPr="00090623">
        <w:rPr>
          <w:rFonts w:ascii="Times New Roman Tj" w:hAnsi="Times New Roman Tj"/>
          <w:sz w:val="24"/>
          <w:szCs w:val="24"/>
        </w:rPr>
        <w:t xml:space="preserve"> дода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 w:cs="Times New Roman Tj"/>
          <w:sz w:val="24"/>
          <w:szCs w:val="24"/>
        </w:rPr>
        <w:t>ои</w:t>
      </w:r>
      <w:r w:rsidRPr="00090623">
        <w:rPr>
          <w:rFonts w:ascii="Times New Roman Tj" w:hAnsi="Times New Roman Tj"/>
          <w:sz w:val="24"/>
          <w:szCs w:val="24"/>
        </w:rPr>
        <w:t xml:space="preserve"> нав истифода бурда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барои нигоњ доштани додањои муваќќатї;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љадвалњо ва протседурањои сохтаи мо дар ин пойгоњ нигоњ дошта мешаванд;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танњо номи истифодабарандањо нигоњ дошта мешаванд;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@134. Типи додањо дар </w:t>
      </w:r>
      <w:r w:rsidRPr="00090623">
        <w:rPr>
          <w:rFonts w:ascii="Times New Roman Tj" w:hAnsi="Times New Roman Tj"/>
          <w:sz w:val="24"/>
          <w:szCs w:val="24"/>
          <w:lang w:val="en-US"/>
        </w:rPr>
        <w:t>SQL</w:t>
      </w:r>
      <w:r w:rsidRPr="00090623">
        <w:rPr>
          <w:rFonts w:ascii="Times New Roman Tj" w:hAnsi="Times New Roman Tj"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  <w:lang w:val="en-US"/>
        </w:rPr>
        <w:t>Server</w:t>
      </w:r>
      <w:r w:rsidRPr="00090623">
        <w:rPr>
          <w:rFonts w:ascii="Times New Roman Tj" w:hAnsi="Times New Roman Tj"/>
          <w:sz w:val="24"/>
          <w:szCs w:val="24"/>
        </w:rPr>
        <w:t xml:space="preserve"> ба чанд категория таќсим карда мешаванд?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6;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8;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5;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3;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7;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@135. Таийрёбандањо дар </w:t>
      </w:r>
      <w:r w:rsidRPr="00090623">
        <w:rPr>
          <w:rFonts w:ascii="Times New Roman Tj" w:hAnsi="Times New Roman Tj"/>
          <w:sz w:val="24"/>
          <w:szCs w:val="24"/>
          <w:lang w:val="en-US"/>
        </w:rPr>
        <w:t>SQL</w:t>
      </w:r>
      <w:r w:rsidRPr="00090623">
        <w:rPr>
          <w:rFonts w:ascii="Times New Roman Tj" w:hAnsi="Times New Roman Tj"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  <w:lang w:val="en-US"/>
        </w:rPr>
        <w:t>Server</w:t>
      </w:r>
      <w:r w:rsidRPr="00090623">
        <w:rPr>
          <w:rFonts w:ascii="Times New Roman Tj" w:hAnsi="Times New Roman Tj"/>
          <w:sz w:val="24"/>
          <w:szCs w:val="24"/>
        </w:rPr>
        <w:t xml:space="preserve"> чихел эълон карда мешаванд?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ном: тип;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DECLARE</w:t>
      </w:r>
      <w:r w:rsidRPr="00090623">
        <w:rPr>
          <w:rFonts w:ascii="Times New Roman Tj" w:hAnsi="Times New Roman Tj"/>
          <w:sz w:val="24"/>
          <w:szCs w:val="24"/>
        </w:rPr>
        <w:t xml:space="preserve"> Тип </w:t>
      </w:r>
      <w:r w:rsidRPr="00090623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090623">
        <w:rPr>
          <w:rFonts w:ascii="Times New Roman Tj" w:hAnsi="Times New Roman Tj"/>
          <w:sz w:val="24"/>
          <w:szCs w:val="24"/>
        </w:rPr>
        <w:t xml:space="preserve"> ном; 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 xml:space="preserve">) тип </w:t>
      </w:r>
      <w:r w:rsidRPr="00090623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090623">
        <w:rPr>
          <w:rFonts w:ascii="Times New Roman Tj" w:hAnsi="Times New Roman Tj"/>
          <w:sz w:val="24"/>
          <w:szCs w:val="24"/>
        </w:rPr>
        <w:t xml:space="preserve"> ном;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DECLARE</w:t>
      </w:r>
      <w:r w:rsidRPr="00090623">
        <w:rPr>
          <w:rFonts w:ascii="Times New Roman Tj" w:hAnsi="Times New Roman Tj"/>
          <w:noProof/>
          <w:sz w:val="24"/>
          <w:szCs w:val="24"/>
        </w:rPr>
        <w:t xml:space="preserve"> рамзи сабачка</w:t>
      </w:r>
      <w:r w:rsidRPr="00090623">
        <w:rPr>
          <w:rFonts w:ascii="Times New Roman Tj" w:hAnsi="Times New Roman Tj"/>
          <w:sz w:val="24"/>
          <w:szCs w:val="24"/>
        </w:rPr>
        <w:t xml:space="preserve"> ном Тип;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</w:t>
      </w:r>
      <w:r w:rsidRPr="00090623">
        <w:rPr>
          <w:rFonts w:ascii="Times New Roman Tj" w:hAnsi="Times New Roman Tj"/>
          <w:noProof/>
          <w:sz w:val="24"/>
          <w:szCs w:val="24"/>
        </w:rPr>
        <w:t xml:space="preserve"> рамзи сабачка</w:t>
      </w:r>
      <w:r w:rsidRPr="00090623">
        <w:rPr>
          <w:rFonts w:ascii="Times New Roman Tj" w:hAnsi="Times New Roman Tj"/>
          <w:sz w:val="24"/>
          <w:szCs w:val="24"/>
        </w:rPr>
        <w:t xml:space="preserve"> ном: тип;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@136. Синтаксиси оператори бахшиш дар </w:t>
      </w:r>
      <w:r w:rsidRPr="00090623">
        <w:rPr>
          <w:rFonts w:ascii="Times New Roman Tj" w:hAnsi="Times New Roman Tj"/>
          <w:sz w:val="24"/>
          <w:szCs w:val="24"/>
          <w:lang w:val="en-US"/>
        </w:rPr>
        <w:t>Sql</w:t>
      </w:r>
      <w:r w:rsidRPr="00090623">
        <w:rPr>
          <w:rFonts w:ascii="Times New Roman Tj" w:hAnsi="Times New Roman Tj"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  <w:lang w:val="en-US"/>
        </w:rPr>
        <w:t>Server</w:t>
      </w:r>
      <w:r w:rsidRPr="00090623">
        <w:rPr>
          <w:rFonts w:ascii="Times New Roman Tj" w:hAnsi="Times New Roman Tj"/>
          <w:sz w:val="24"/>
          <w:szCs w:val="24"/>
        </w:rPr>
        <w:t>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090623">
        <w:rPr>
          <w:rFonts w:ascii="Times New Roman Tj" w:hAnsi="Times New Roman Tj"/>
          <w:sz w:val="24"/>
          <w:szCs w:val="24"/>
        </w:rPr>
        <w:t xml:space="preserve"> номи та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 w:cs="Times New Roman Tj"/>
          <w:sz w:val="24"/>
          <w:szCs w:val="24"/>
        </w:rPr>
        <w:t>йирёбанда</w:t>
      </w:r>
      <w:r w:rsidRPr="00090623">
        <w:rPr>
          <w:rFonts w:ascii="Times New Roman Tj" w:hAnsi="Times New Roman Tj"/>
          <w:sz w:val="24"/>
          <w:szCs w:val="24"/>
        </w:rPr>
        <w:t>=Ифода;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DECLARE</w:t>
      </w:r>
      <w:r w:rsidRPr="00090623">
        <w:rPr>
          <w:rFonts w:ascii="Times New Roman Tj" w:hAnsi="Times New Roman Tj"/>
          <w:sz w:val="24"/>
          <w:szCs w:val="24"/>
        </w:rPr>
        <w:t xml:space="preserve"> Тип </w:t>
      </w:r>
      <w:r w:rsidRPr="00090623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090623">
        <w:rPr>
          <w:rFonts w:ascii="Times New Roman Tj" w:hAnsi="Times New Roman Tj"/>
          <w:sz w:val="24"/>
          <w:szCs w:val="24"/>
        </w:rPr>
        <w:t xml:space="preserve"> ном;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SET</w:t>
      </w:r>
      <w:r w:rsidRPr="00090623">
        <w:rPr>
          <w:rFonts w:ascii="Times New Roman Tj" w:hAnsi="Times New Roman Tj"/>
          <w:sz w:val="24"/>
          <w:szCs w:val="24"/>
        </w:rPr>
        <w:t xml:space="preserve"> </w:t>
      </w:r>
      <w:r w:rsidRPr="00090623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090623">
        <w:rPr>
          <w:rFonts w:ascii="Times New Roman Tj" w:hAnsi="Times New Roman Tj"/>
          <w:sz w:val="24"/>
          <w:szCs w:val="24"/>
        </w:rPr>
        <w:t xml:space="preserve"> Номи та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 w:cs="Times New Roman Tj"/>
          <w:sz w:val="24"/>
          <w:szCs w:val="24"/>
        </w:rPr>
        <w:t>йирёбанда</w:t>
      </w:r>
      <w:r w:rsidRPr="00090623">
        <w:rPr>
          <w:rFonts w:ascii="Times New Roman Tj" w:hAnsi="Times New Roman Tj"/>
          <w:sz w:val="24"/>
          <w:szCs w:val="24"/>
        </w:rPr>
        <w:t>=Ифода;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DECLARE</w:t>
      </w:r>
      <w:r w:rsidRPr="00090623">
        <w:rPr>
          <w:rFonts w:ascii="Times New Roman Tj" w:hAnsi="Times New Roman Tj"/>
          <w:sz w:val="24"/>
          <w:szCs w:val="24"/>
        </w:rPr>
        <w:t xml:space="preserve"> </w:t>
      </w:r>
      <w:r w:rsidRPr="00090623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090623">
        <w:rPr>
          <w:rFonts w:ascii="Times New Roman Tj" w:hAnsi="Times New Roman Tj"/>
          <w:sz w:val="24"/>
          <w:szCs w:val="24"/>
        </w:rPr>
        <w:t xml:space="preserve"> номи та</w:t>
      </w:r>
      <w:r w:rsidRPr="00090623">
        <w:rPr>
          <w:rFonts w:ascii="Cambria" w:hAnsi="Cambria" w:cs="Cambria"/>
          <w:sz w:val="24"/>
          <w:szCs w:val="24"/>
        </w:rPr>
        <w:t>ғ</w:t>
      </w:r>
      <w:r w:rsidRPr="00090623">
        <w:rPr>
          <w:rFonts w:ascii="Times New Roman Tj" w:hAnsi="Times New Roman Tj" w:cs="Times New Roman Tj"/>
          <w:sz w:val="24"/>
          <w:szCs w:val="24"/>
        </w:rPr>
        <w:t>йирёбанда</w:t>
      </w:r>
      <w:r w:rsidRPr="00090623">
        <w:rPr>
          <w:rFonts w:ascii="Times New Roman Tj" w:hAnsi="Times New Roman Tj"/>
          <w:sz w:val="24"/>
          <w:szCs w:val="24"/>
        </w:rPr>
        <w:t>=Ифода;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SET</w:t>
      </w:r>
      <w:r w:rsidRPr="00090623">
        <w:rPr>
          <w:rFonts w:ascii="Times New Roman Tj" w:hAnsi="Times New Roman Tj"/>
          <w:sz w:val="24"/>
          <w:szCs w:val="24"/>
        </w:rPr>
        <w:t xml:space="preserve"> Тип </w:t>
      </w:r>
      <w:r w:rsidRPr="00090623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090623">
        <w:rPr>
          <w:rFonts w:ascii="Times New Roman Tj" w:hAnsi="Times New Roman Tj"/>
          <w:sz w:val="24"/>
          <w:szCs w:val="24"/>
        </w:rPr>
        <w:t xml:space="preserve"> ном;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@137. Кадом конструксия барои гурўњбандии ду ва зиёда фармон истифода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BEGIN … END;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{…};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 /*…*/ 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$D) if … then … else …;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$E) […];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@138. Оператори шартї дар </w:t>
      </w:r>
      <w:r w:rsidRPr="00090623">
        <w:rPr>
          <w:rFonts w:ascii="Times New Roman Tj" w:hAnsi="Times New Roman Tj"/>
          <w:sz w:val="24"/>
          <w:szCs w:val="24"/>
          <w:lang w:val="en-US"/>
        </w:rPr>
        <w:t>Sql</w:t>
      </w:r>
      <w:r w:rsidRPr="00090623">
        <w:rPr>
          <w:rFonts w:ascii="Times New Roman Tj" w:hAnsi="Times New Roman Tj"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  <w:lang w:val="en-US"/>
        </w:rPr>
        <w:t>Server</w:t>
      </w:r>
      <w:r w:rsidRPr="00090623">
        <w:rPr>
          <w:rFonts w:ascii="Times New Roman Tj" w:hAnsi="Times New Roman Tj"/>
          <w:sz w:val="24"/>
          <w:szCs w:val="24"/>
        </w:rPr>
        <w:t xml:space="preserve"> чи тавр истифода бурда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Case &lt;</w:t>
      </w:r>
      <w:r w:rsidRPr="00090623">
        <w:rPr>
          <w:rFonts w:ascii="Times New Roman Tj" w:hAnsi="Times New Roman Tj"/>
          <w:sz w:val="24"/>
          <w:szCs w:val="24"/>
        </w:rPr>
        <w:t>ифода</w:t>
      </w:r>
      <w:r w:rsidRPr="00090623">
        <w:rPr>
          <w:rFonts w:ascii="Times New Roman Tj" w:hAnsi="Times New Roman Tj"/>
          <w:sz w:val="24"/>
          <w:szCs w:val="24"/>
          <w:lang w:val="en-US"/>
        </w:rPr>
        <w:t>&gt; WHEN &lt;</w:t>
      </w:r>
      <w:r w:rsidRPr="00090623">
        <w:rPr>
          <w:rFonts w:ascii="Times New Roman Tj" w:hAnsi="Times New Roman Tj"/>
          <w:sz w:val="24"/>
          <w:szCs w:val="24"/>
        </w:rPr>
        <w:t>ифода</w:t>
      </w:r>
      <w:r w:rsidRPr="00090623">
        <w:rPr>
          <w:rFonts w:ascii="Times New Roman Tj" w:hAnsi="Times New Roman Tj"/>
          <w:sz w:val="24"/>
          <w:szCs w:val="24"/>
          <w:lang w:val="en-US"/>
        </w:rPr>
        <w:t>&gt; THEN &lt;</w:t>
      </w:r>
      <w:r w:rsidRPr="00090623">
        <w:rPr>
          <w:rFonts w:ascii="Times New Roman Tj" w:hAnsi="Times New Roman Tj"/>
          <w:sz w:val="24"/>
          <w:szCs w:val="24"/>
        </w:rPr>
        <w:t>натиља</w:t>
      </w:r>
      <w:r w:rsidRPr="00090623">
        <w:rPr>
          <w:rFonts w:ascii="Times New Roman Tj" w:hAnsi="Times New Roman Tj"/>
          <w:sz w:val="24"/>
          <w:szCs w:val="24"/>
          <w:lang w:val="en-US"/>
        </w:rPr>
        <w:t>&gt;;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оператори шартї истифода намешавад;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 xml:space="preserve">)  </w:t>
      </w:r>
      <w:r w:rsidRPr="00090623">
        <w:rPr>
          <w:rFonts w:ascii="Times New Roman Tj" w:hAnsi="Times New Roman Tj"/>
          <w:sz w:val="24"/>
          <w:szCs w:val="24"/>
          <w:lang w:val="en-US"/>
        </w:rPr>
        <w:t>IF</w:t>
      </w:r>
      <w:r w:rsidRPr="00090623">
        <w:rPr>
          <w:rFonts w:ascii="Times New Roman Tj" w:hAnsi="Times New Roman Tj"/>
          <w:sz w:val="24"/>
          <w:szCs w:val="24"/>
        </w:rPr>
        <w:t xml:space="preserve"> &lt;шарт&gt; </w:t>
      </w:r>
      <w:r w:rsidRPr="00090623">
        <w:rPr>
          <w:rFonts w:ascii="Times New Roman Tj" w:hAnsi="Times New Roman Tj"/>
          <w:sz w:val="24"/>
          <w:szCs w:val="24"/>
          <w:lang w:val="en-US"/>
        </w:rPr>
        <w:t>WHEN</w:t>
      </w:r>
      <w:r w:rsidRPr="00090623">
        <w:rPr>
          <w:rFonts w:ascii="Times New Roman Tj" w:hAnsi="Times New Roman Tj"/>
          <w:sz w:val="24"/>
          <w:szCs w:val="24"/>
        </w:rPr>
        <w:t xml:space="preserve"> оператор  </w:t>
      </w:r>
      <w:r w:rsidRPr="00090623">
        <w:rPr>
          <w:rFonts w:ascii="Times New Roman Tj" w:hAnsi="Times New Roman Tj"/>
          <w:sz w:val="24"/>
          <w:szCs w:val="24"/>
          <w:lang w:val="en-US"/>
        </w:rPr>
        <w:t>ELSE</w:t>
      </w:r>
      <w:r w:rsidRPr="00090623">
        <w:rPr>
          <w:rFonts w:ascii="Times New Roman Tj" w:hAnsi="Times New Roman Tj"/>
          <w:sz w:val="24"/>
          <w:szCs w:val="24"/>
        </w:rPr>
        <w:t xml:space="preserve">  оператор;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IF</w:t>
      </w:r>
      <w:r w:rsidRPr="00090623">
        <w:rPr>
          <w:rFonts w:ascii="Times New Roman Tj" w:hAnsi="Times New Roman Tj"/>
          <w:sz w:val="24"/>
          <w:szCs w:val="24"/>
        </w:rPr>
        <w:t xml:space="preserve"> &lt;шарт&gt; оператор  </w:t>
      </w:r>
      <w:r w:rsidRPr="00090623">
        <w:rPr>
          <w:rFonts w:ascii="Times New Roman Tj" w:hAnsi="Times New Roman Tj"/>
          <w:sz w:val="24"/>
          <w:szCs w:val="24"/>
          <w:lang w:val="en-US"/>
        </w:rPr>
        <w:t>ELSE</w:t>
      </w:r>
      <w:r w:rsidRPr="00090623">
        <w:rPr>
          <w:rFonts w:ascii="Times New Roman Tj" w:hAnsi="Times New Roman Tj"/>
          <w:sz w:val="24"/>
          <w:szCs w:val="24"/>
        </w:rPr>
        <w:t xml:space="preserve">  оператор;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IF</w:t>
      </w:r>
      <w:r w:rsidRPr="00090623">
        <w:rPr>
          <w:rFonts w:ascii="Times New Roman Tj" w:hAnsi="Times New Roman Tj"/>
          <w:sz w:val="24"/>
          <w:szCs w:val="24"/>
        </w:rPr>
        <w:t xml:space="preserve"> &lt;шарт&gt;  </w:t>
      </w:r>
      <w:r w:rsidRPr="00090623">
        <w:rPr>
          <w:rFonts w:ascii="Times New Roman Tj" w:hAnsi="Times New Roman Tj"/>
          <w:sz w:val="24"/>
          <w:szCs w:val="24"/>
          <w:lang w:val="en-US"/>
        </w:rPr>
        <w:t>THEN</w:t>
      </w:r>
      <w:r w:rsidRPr="00090623">
        <w:rPr>
          <w:rFonts w:ascii="Times New Roman Tj" w:hAnsi="Times New Roman Tj"/>
          <w:sz w:val="24"/>
          <w:szCs w:val="24"/>
        </w:rPr>
        <w:t xml:space="preserve"> оператор  </w:t>
      </w:r>
      <w:r w:rsidRPr="00090623">
        <w:rPr>
          <w:rFonts w:ascii="Times New Roman Tj" w:hAnsi="Times New Roman Tj"/>
          <w:sz w:val="24"/>
          <w:szCs w:val="24"/>
          <w:lang w:val="en-US"/>
        </w:rPr>
        <w:t>ELSE</w:t>
      </w:r>
      <w:r w:rsidRPr="00090623">
        <w:rPr>
          <w:rFonts w:ascii="Times New Roman Tj" w:hAnsi="Times New Roman Tj"/>
          <w:sz w:val="24"/>
          <w:szCs w:val="24"/>
        </w:rPr>
        <w:t xml:space="preserve">  оператор;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@139. Оператори даврї дар </w:t>
      </w:r>
      <w:r w:rsidRPr="00090623">
        <w:rPr>
          <w:rFonts w:ascii="Times New Roman Tj" w:hAnsi="Times New Roman Tj"/>
          <w:sz w:val="24"/>
          <w:szCs w:val="24"/>
          <w:lang w:val="en-US"/>
        </w:rPr>
        <w:t>Sql</w:t>
      </w:r>
      <w:r w:rsidRPr="00090623">
        <w:rPr>
          <w:rFonts w:ascii="Times New Roman Tj" w:hAnsi="Times New Roman Tj"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  <w:lang w:val="en-US"/>
        </w:rPr>
        <w:t>Server</w:t>
      </w:r>
      <w:r w:rsidRPr="00090623">
        <w:rPr>
          <w:rFonts w:ascii="Times New Roman Tj" w:hAnsi="Times New Roman Tj"/>
          <w:sz w:val="24"/>
          <w:szCs w:val="24"/>
        </w:rPr>
        <w:t xml:space="preserve"> чи тавр истифода бурда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Case &lt;</w:t>
      </w:r>
      <w:r w:rsidRPr="00090623">
        <w:rPr>
          <w:rFonts w:ascii="Times New Roman Tj" w:hAnsi="Times New Roman Tj"/>
          <w:sz w:val="24"/>
          <w:szCs w:val="24"/>
        </w:rPr>
        <w:t>ифода</w:t>
      </w:r>
      <w:r w:rsidRPr="00090623">
        <w:rPr>
          <w:rFonts w:ascii="Times New Roman Tj" w:hAnsi="Times New Roman Tj"/>
          <w:sz w:val="24"/>
          <w:szCs w:val="24"/>
          <w:lang w:val="en-US"/>
        </w:rPr>
        <w:t>&gt; WHEN &lt;</w:t>
      </w:r>
      <w:r w:rsidRPr="00090623">
        <w:rPr>
          <w:rFonts w:ascii="Times New Roman Tj" w:hAnsi="Times New Roman Tj"/>
          <w:sz w:val="24"/>
          <w:szCs w:val="24"/>
        </w:rPr>
        <w:t>ифода</w:t>
      </w:r>
      <w:r w:rsidRPr="00090623">
        <w:rPr>
          <w:rFonts w:ascii="Times New Roman Tj" w:hAnsi="Times New Roman Tj"/>
          <w:sz w:val="24"/>
          <w:szCs w:val="24"/>
          <w:lang w:val="en-US"/>
        </w:rPr>
        <w:t>&gt; THEN &lt;</w:t>
      </w:r>
      <w:r w:rsidRPr="00090623">
        <w:rPr>
          <w:rFonts w:ascii="Times New Roman Tj" w:hAnsi="Times New Roman Tj"/>
          <w:sz w:val="24"/>
          <w:szCs w:val="24"/>
        </w:rPr>
        <w:t>натиља</w:t>
      </w:r>
      <w:r w:rsidRPr="00090623">
        <w:rPr>
          <w:rFonts w:ascii="Times New Roman Tj" w:hAnsi="Times New Roman Tj"/>
          <w:sz w:val="24"/>
          <w:szCs w:val="24"/>
          <w:lang w:val="en-US"/>
        </w:rPr>
        <w:t>&gt;;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DO</w:t>
      </w:r>
      <w:r w:rsidRPr="00090623">
        <w:rPr>
          <w:rFonts w:ascii="Times New Roman Tj" w:hAnsi="Times New Roman Tj"/>
          <w:sz w:val="24"/>
          <w:szCs w:val="24"/>
        </w:rPr>
        <w:t xml:space="preserve"> оператор </w:t>
      </w:r>
      <w:r w:rsidRPr="00090623">
        <w:rPr>
          <w:rFonts w:ascii="Times New Roman Tj" w:hAnsi="Times New Roman Tj"/>
          <w:sz w:val="24"/>
          <w:szCs w:val="24"/>
          <w:lang w:val="en-US"/>
        </w:rPr>
        <w:t>WHILE</w:t>
      </w:r>
      <w:r w:rsidRPr="00090623">
        <w:rPr>
          <w:rFonts w:ascii="Times New Roman Tj" w:hAnsi="Times New Roman Tj"/>
          <w:sz w:val="24"/>
          <w:szCs w:val="24"/>
        </w:rPr>
        <w:t>&lt;шарт&gt;;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$C) REPEAT </w:t>
      </w:r>
      <w:r w:rsidRPr="00090623">
        <w:rPr>
          <w:rFonts w:ascii="Times New Roman Tj" w:hAnsi="Times New Roman Tj"/>
          <w:sz w:val="24"/>
          <w:szCs w:val="24"/>
        </w:rPr>
        <w:t>Оператор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&lt;</w:t>
      </w:r>
      <w:r w:rsidRPr="00090623">
        <w:rPr>
          <w:rFonts w:ascii="Times New Roman Tj" w:hAnsi="Times New Roman Tj"/>
          <w:sz w:val="24"/>
          <w:szCs w:val="24"/>
        </w:rPr>
        <w:t>шарт</w:t>
      </w:r>
      <w:r w:rsidRPr="00090623">
        <w:rPr>
          <w:rFonts w:ascii="Times New Roman Tj" w:hAnsi="Times New Roman Tj"/>
          <w:sz w:val="24"/>
          <w:szCs w:val="24"/>
          <w:lang w:val="en-US"/>
        </w:rPr>
        <w:t>&gt;;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$D) for i:=min to max do </w:t>
      </w:r>
      <w:r w:rsidRPr="00090623">
        <w:rPr>
          <w:rFonts w:ascii="Times New Roman Tj" w:hAnsi="Times New Roman Tj"/>
          <w:sz w:val="24"/>
          <w:szCs w:val="24"/>
        </w:rPr>
        <w:t>оператор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$E) WHILE &lt;</w:t>
      </w:r>
      <w:r w:rsidRPr="00090623">
        <w:rPr>
          <w:rFonts w:ascii="Times New Roman Tj" w:hAnsi="Times New Roman Tj"/>
          <w:sz w:val="24"/>
          <w:szCs w:val="24"/>
        </w:rPr>
        <w:t>шарт</w:t>
      </w:r>
      <w:r w:rsidRPr="00090623">
        <w:rPr>
          <w:rFonts w:ascii="Times New Roman Tj" w:hAnsi="Times New Roman Tj"/>
          <w:sz w:val="24"/>
          <w:szCs w:val="24"/>
          <w:lang w:val="en-US"/>
        </w:rPr>
        <w:t>&gt;</w:t>
      </w:r>
      <w:r w:rsidRPr="00090623">
        <w:rPr>
          <w:rFonts w:ascii="Times New Roman Tj" w:hAnsi="Times New Roman Tj"/>
          <w:sz w:val="24"/>
          <w:szCs w:val="24"/>
        </w:rPr>
        <w:t>Оператор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@140. </w:t>
      </w:r>
      <w:r w:rsidRPr="00090623">
        <w:rPr>
          <w:rFonts w:ascii="Times New Roman Tj" w:hAnsi="Times New Roman Tj"/>
          <w:sz w:val="24"/>
          <w:szCs w:val="24"/>
        </w:rPr>
        <w:t>Њангоми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иљрои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фармони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WAITFOR TIME ’01:00’ </w:t>
      </w:r>
      <w:r w:rsidRPr="00090623">
        <w:rPr>
          <w:rFonts w:ascii="Times New Roman Tj" w:hAnsi="Times New Roman Tj"/>
          <w:sz w:val="24"/>
          <w:szCs w:val="24"/>
        </w:rPr>
        <w:t>оператор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1 </w:t>
      </w:r>
      <w:r w:rsidRPr="00090623">
        <w:rPr>
          <w:rFonts w:ascii="Times New Roman Tj" w:hAnsi="Times New Roman Tj"/>
          <w:sz w:val="24"/>
          <w:szCs w:val="24"/>
        </w:rPr>
        <w:t>ба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пойгоњ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чи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таѓийрот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дохил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карда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мешавад</w:t>
      </w:r>
      <w:r w:rsidRPr="00090623">
        <w:rPr>
          <w:rFonts w:ascii="Times New Roman Tj" w:hAnsi="Times New Roman Tj"/>
          <w:sz w:val="24"/>
          <w:szCs w:val="24"/>
          <w:lang w:val="en-US"/>
        </w:rPr>
        <w:t>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оператор1 дар соати 01:00-шаб иљро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оператор1 дар соати 01:00-шаб иљро карда намешавад;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оператор1 то соати 01:00-шаб иљро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оператор1 пас аз хар 1 соат иљро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ягон амал иљро карда намешавад;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@141. Њангоми иљрои фармони </w:t>
      </w:r>
      <w:r w:rsidRPr="00090623">
        <w:rPr>
          <w:rFonts w:ascii="Times New Roman Tj" w:hAnsi="Times New Roman Tj"/>
          <w:sz w:val="24"/>
          <w:szCs w:val="24"/>
          <w:lang w:val="en-US"/>
        </w:rPr>
        <w:t>WAITFOR</w:t>
      </w:r>
      <w:r w:rsidRPr="00090623">
        <w:rPr>
          <w:rFonts w:ascii="Times New Roman Tj" w:hAnsi="Times New Roman Tj"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  <w:lang w:val="en-US"/>
        </w:rPr>
        <w:t>DELAY</w:t>
      </w:r>
      <w:r w:rsidRPr="00090623">
        <w:rPr>
          <w:rFonts w:ascii="Times New Roman Tj" w:hAnsi="Times New Roman Tj"/>
          <w:sz w:val="24"/>
          <w:szCs w:val="24"/>
        </w:rPr>
        <w:t xml:space="preserve"> ’01:00’ оператор1 ба пойгоњ чи таѓийрот дохил карда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оператор1 дар соати 01:00-шаб иљро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оператор1 дар соати 01:00-шаб иљро карда на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оператор1 то соати 01:00-шаб иљро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оператор1 пас аз 1 соат иљро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ягон амал иљро карда намешавад;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 @142. Њангоми иљрои фармони </w:t>
      </w:r>
      <w:r w:rsidRPr="00090623">
        <w:rPr>
          <w:rFonts w:ascii="Times New Roman Tj" w:hAnsi="Times New Roman Tj"/>
          <w:sz w:val="24"/>
          <w:szCs w:val="24"/>
          <w:lang w:val="en-US"/>
        </w:rPr>
        <w:t>WAITFOR</w:t>
      </w:r>
      <w:r w:rsidRPr="00090623">
        <w:rPr>
          <w:rFonts w:ascii="Times New Roman Tj" w:hAnsi="Times New Roman Tj"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  <w:lang w:val="en-US"/>
        </w:rPr>
        <w:t>DELAY</w:t>
      </w:r>
      <w:r w:rsidRPr="00090623">
        <w:rPr>
          <w:rFonts w:ascii="Times New Roman Tj" w:hAnsi="Times New Roman Tj"/>
          <w:sz w:val="24"/>
          <w:szCs w:val="24"/>
        </w:rPr>
        <w:t xml:space="preserve"> ’00:00:05’ оператор1 ба пойгоњ чи таѓийрот дохил карда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оператор1 дар соати 00:00:05-шаб иљро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 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оператор1 дар соати 00:00-шаб иљро карда на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оператор1 то соати 00:00-шаб иљро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оператор1 пас аз 5 сония иљро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ягон амал иљро карда намешавад;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@143. Барои коркарди њолатњои истисної кадом конструксия истифода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BEGIN TRY{&lt;</w:t>
      </w:r>
      <w:r w:rsidRPr="00090623">
        <w:rPr>
          <w:rFonts w:ascii="Times New Roman Tj" w:hAnsi="Times New Roman Tj"/>
          <w:sz w:val="24"/>
          <w:szCs w:val="24"/>
        </w:rPr>
        <w:t>ифодаи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SQL&gt;}END TRY BEGIN CATCH {&lt;</w:t>
      </w:r>
      <w:r w:rsidRPr="00090623">
        <w:rPr>
          <w:rFonts w:ascii="Times New Roman Tj" w:hAnsi="Times New Roman Tj"/>
          <w:sz w:val="24"/>
          <w:szCs w:val="24"/>
        </w:rPr>
        <w:t>ифодаи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SQL&gt;}END CATCH;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TRY{&lt;</w:t>
      </w:r>
      <w:r w:rsidRPr="00090623">
        <w:rPr>
          <w:rFonts w:ascii="Times New Roman Tj" w:hAnsi="Times New Roman Tj"/>
          <w:sz w:val="24"/>
          <w:szCs w:val="24"/>
        </w:rPr>
        <w:t>ифодаи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SQL&gt;}END 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 BEGIN CATCH {&lt;</w:t>
      </w:r>
      <w:r w:rsidRPr="00090623">
        <w:rPr>
          <w:rFonts w:ascii="Times New Roman Tj" w:hAnsi="Times New Roman Tj"/>
          <w:sz w:val="24"/>
          <w:szCs w:val="24"/>
        </w:rPr>
        <w:t>ифодаи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SQL&gt;}END CATCH;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$D) CATCH {&lt;</w:t>
      </w:r>
      <w:r w:rsidRPr="00090623">
        <w:rPr>
          <w:rFonts w:ascii="Times New Roman Tj" w:hAnsi="Times New Roman Tj"/>
          <w:sz w:val="24"/>
          <w:szCs w:val="24"/>
        </w:rPr>
        <w:t>ифодаи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SQL&gt;} END;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/*…*/;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@144. Дар </w:t>
      </w:r>
      <w:r w:rsidRPr="00090623">
        <w:rPr>
          <w:rFonts w:ascii="Times New Roman Tj" w:hAnsi="Times New Roman Tj"/>
          <w:sz w:val="24"/>
          <w:szCs w:val="24"/>
          <w:lang w:val="en-US"/>
        </w:rPr>
        <w:t>SQl</w:t>
      </w:r>
      <w:r w:rsidRPr="00090623">
        <w:rPr>
          <w:rFonts w:ascii="Times New Roman Tj" w:hAnsi="Times New Roman Tj"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  <w:lang w:val="en-US"/>
        </w:rPr>
        <w:t>Server</w:t>
      </w:r>
      <w:r w:rsidRPr="00090623">
        <w:rPr>
          <w:rFonts w:ascii="Times New Roman Tj" w:hAnsi="Times New Roman Tj"/>
          <w:sz w:val="24"/>
          <w:szCs w:val="24"/>
        </w:rPr>
        <w:t xml:space="preserve"> чанд намуди шарњ(коментария) истифода мешаванд?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2;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3;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1;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4;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5;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@145. Кадом аломат шарњи бисёрсатраро ифода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/*   */;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--;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:;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// 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{  };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@146. Кадом аломат шарњи яксатраро ифода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/*   */;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-- 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 : 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// 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{  };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@147. Функсияи </w:t>
      </w:r>
      <w:r w:rsidRPr="00090623">
        <w:rPr>
          <w:rFonts w:ascii="Times New Roman Tj" w:hAnsi="Times New Roman Tj"/>
          <w:sz w:val="24"/>
          <w:szCs w:val="24"/>
          <w:lang w:val="en-US"/>
        </w:rPr>
        <w:t>Abs</w:t>
      </w:r>
      <w:r w:rsidRPr="00090623">
        <w:rPr>
          <w:rFonts w:ascii="Times New Roman Tj" w:hAnsi="Times New Roman Tj"/>
          <w:sz w:val="24"/>
          <w:szCs w:val="24"/>
        </w:rPr>
        <w:t xml:space="preserve"> (ифода) чиро ифода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ќимати додашуда то адади бутуни хурди наздиктарин яклухт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ифода ба дараља бардошта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F53B3">
        <w:rPr>
          <w:rFonts w:ascii="Times New Roman" w:hAnsi="Times New Roman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решаи квадратї њисоб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аз фосилаи 0 то 1 ќиматњои тасодуфї ба ифода бахшида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њисоб намудани ќимати мутлаќи ифода;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@148. Функсияи </w:t>
      </w:r>
      <w:r w:rsidRPr="00090623">
        <w:rPr>
          <w:rFonts w:ascii="Times New Roman Tj" w:hAnsi="Times New Roman Tj"/>
          <w:sz w:val="24"/>
          <w:szCs w:val="24"/>
          <w:lang w:val="en-US"/>
        </w:rPr>
        <w:t>Floor</w:t>
      </w:r>
      <w:r w:rsidRPr="00090623">
        <w:rPr>
          <w:rFonts w:ascii="Times New Roman Tj" w:hAnsi="Times New Roman Tj"/>
          <w:sz w:val="24"/>
          <w:szCs w:val="24"/>
        </w:rPr>
        <w:t xml:space="preserve"> (ифода) чиро ифода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ќимати додашуда то адади бутуни хурди наздиктарин яклухт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ифода ба дараља бардошта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решаи квадратї њисоб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аз фосилаи 0 то 1 ќиматњои тасодуфї ба ифода бахшида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њисоб намудани ќимати мутлаќи ифода;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@149. Функсияи </w:t>
      </w:r>
      <w:r w:rsidRPr="00090623">
        <w:rPr>
          <w:rFonts w:ascii="Times New Roman Tj" w:hAnsi="Times New Roman Tj"/>
          <w:sz w:val="24"/>
          <w:szCs w:val="24"/>
          <w:lang w:val="en-US"/>
        </w:rPr>
        <w:t>Len</w:t>
      </w:r>
      <w:r w:rsidRPr="00090623">
        <w:rPr>
          <w:rFonts w:ascii="Times New Roman Tj" w:hAnsi="Times New Roman Tj"/>
          <w:sz w:val="24"/>
          <w:szCs w:val="24"/>
        </w:rPr>
        <w:t xml:space="preserve"> (сатр) чиро ифода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љойњои холї аз аввали сатр тоза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њарфњои сатр бо њарфњои хурд иваз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њарфњои сатр бо њарфњои калон иваз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дарозии сатрро муайян мекунад;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љойњои холї аз охири сатр тоза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@150. Функсияи </w:t>
      </w:r>
      <w:r w:rsidRPr="00090623">
        <w:rPr>
          <w:rFonts w:ascii="Times New Roman Tj" w:hAnsi="Times New Roman Tj"/>
          <w:sz w:val="24"/>
          <w:szCs w:val="24"/>
          <w:lang w:val="en-US"/>
        </w:rPr>
        <w:t>LTrim</w:t>
      </w:r>
      <w:r w:rsidRPr="00090623">
        <w:rPr>
          <w:rFonts w:ascii="Times New Roman Tj" w:hAnsi="Times New Roman Tj"/>
          <w:sz w:val="24"/>
          <w:szCs w:val="24"/>
        </w:rPr>
        <w:t xml:space="preserve"> (сатр) чиро ифода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љойњои холї аз аввали сатр тоза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њарфњои сатр бо њарфњои хурд иваз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њарфњои сатр бо њарфњои калон иваз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дарозии сатрро муайян мекунад;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љойњои холї аз охири сатр тоза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@151. Функсияи </w:t>
      </w:r>
      <w:r w:rsidRPr="00090623">
        <w:rPr>
          <w:rFonts w:ascii="Times New Roman Tj" w:hAnsi="Times New Roman Tj"/>
          <w:sz w:val="24"/>
          <w:szCs w:val="24"/>
          <w:lang w:val="en-US"/>
        </w:rPr>
        <w:t>RTrim</w:t>
      </w:r>
      <w:r w:rsidRPr="00090623">
        <w:rPr>
          <w:rFonts w:ascii="Times New Roman Tj" w:hAnsi="Times New Roman Tj"/>
          <w:sz w:val="24"/>
          <w:szCs w:val="24"/>
        </w:rPr>
        <w:t>(сатр) чиро ифода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љойњои холї аз аввали сатр тоза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њарфњои сатр бо њарфњои хурд иваз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сатри додашуда бо тартиби баръакс баргардонида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дарозии сатрро муайян мекунад;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љойњои холї аз охири сатр тоза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@152. Функсияи </w:t>
      </w:r>
      <w:r w:rsidRPr="00090623">
        <w:rPr>
          <w:rFonts w:ascii="Times New Roman Tj" w:hAnsi="Times New Roman Tj"/>
          <w:sz w:val="24"/>
          <w:szCs w:val="24"/>
          <w:lang w:val="en-US"/>
        </w:rPr>
        <w:t>Reverse</w:t>
      </w:r>
      <w:r w:rsidRPr="00090623">
        <w:rPr>
          <w:rFonts w:ascii="Times New Roman Tj" w:hAnsi="Times New Roman Tj"/>
          <w:sz w:val="24"/>
          <w:szCs w:val="24"/>
        </w:rPr>
        <w:t xml:space="preserve"> (сатр) чиро ифода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љойњои холї аз аввали сатр тоза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њарфњои сатр бо њарфњои хурд иваз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сатри додашуда бо тартиби баръакс баргардонида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дарозии сатрро муайян мекунад;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љойњои холї аз охири сатр тоза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@153. Кадом тасдиќот дуруст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номи таѓйирёбандањо мумкин аст бо њарфњои лотинї сар 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 xml:space="preserve">) њангоми эълони таѓйирёбандањо аз оператори </w:t>
      </w:r>
      <w:r w:rsidRPr="00090623">
        <w:rPr>
          <w:rFonts w:ascii="Times New Roman Tj" w:hAnsi="Times New Roman Tj"/>
          <w:sz w:val="24"/>
          <w:szCs w:val="24"/>
          <w:lang w:val="en-US"/>
        </w:rPr>
        <w:t>DECLARE</w:t>
      </w:r>
      <w:r w:rsidRPr="00090623">
        <w:rPr>
          <w:rFonts w:ascii="Times New Roman Tj" w:hAnsi="Times New Roman Tj"/>
          <w:sz w:val="24"/>
          <w:szCs w:val="24"/>
        </w:rPr>
        <w:t xml:space="preserve"> истифода бурда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эълони типи таѓйирёбандањо њатмї нест;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номи таѓйирёбандањо танњо то 2 рамз дошта метавонад;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њангоми номидињї ба таѓйирёбандањо аз рамзи </w:t>
      </w:r>
      <w:r w:rsidRPr="00090623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090623">
        <w:rPr>
          <w:rFonts w:ascii="Times New Roman Tj" w:hAnsi="Times New Roman Tj"/>
          <w:sz w:val="24"/>
          <w:szCs w:val="24"/>
        </w:rPr>
        <w:t xml:space="preserve"> истифода бурдан мумкин нест;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@154. Кадом тасдиќот дуруст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конструксияи /*…*/ имконият медињад, ки шарњи бисёрсатра сохта 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конструксияи -- имконият медињад, ки шарњи бисёрсатра сохта 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эълони типи таѓйирёбандањо њатмї нест;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конструксияи /*…*/ имконият медињад, ки шарњи яксатра сохта 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њангоми номидињї ба таѓйирёбандањо аз рамзи </w:t>
      </w:r>
      <w:r w:rsidRPr="00090623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090623">
        <w:rPr>
          <w:rFonts w:ascii="Times New Roman Tj" w:hAnsi="Times New Roman Tj"/>
          <w:sz w:val="24"/>
          <w:szCs w:val="24"/>
        </w:rPr>
        <w:t xml:space="preserve"> истифода бурдан мумкин нест;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@155. Кадом тасдиќот дуруст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 xml:space="preserve">) фасли </w:t>
      </w:r>
      <w:r w:rsidRPr="00090623">
        <w:rPr>
          <w:rFonts w:ascii="Times New Roman Tj" w:hAnsi="Times New Roman Tj"/>
          <w:sz w:val="24"/>
          <w:szCs w:val="24"/>
          <w:lang w:val="en-US"/>
        </w:rPr>
        <w:t>GROUP</w:t>
      </w:r>
      <w:r w:rsidRPr="00090623">
        <w:rPr>
          <w:rFonts w:ascii="Times New Roman Tj" w:hAnsi="Times New Roman Tj"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  <w:lang w:val="en-US"/>
        </w:rPr>
        <w:t>BY</w:t>
      </w:r>
      <w:r w:rsidRPr="00090623">
        <w:rPr>
          <w:rFonts w:ascii="Times New Roman Tj" w:hAnsi="Times New Roman Tj"/>
          <w:sz w:val="24"/>
          <w:szCs w:val="24"/>
        </w:rPr>
        <w:t xml:space="preserve"> дар оператори </w:t>
      </w:r>
      <w:r w:rsidRPr="00090623">
        <w:rPr>
          <w:rFonts w:ascii="Times New Roman Tj" w:hAnsi="Times New Roman Tj"/>
          <w:sz w:val="24"/>
          <w:szCs w:val="24"/>
          <w:lang w:val="en-US"/>
        </w:rPr>
        <w:t>SELECT</w:t>
      </w:r>
      <w:r w:rsidRPr="00090623">
        <w:rPr>
          <w:rFonts w:ascii="Times New Roman Tj" w:hAnsi="Times New Roman Tj"/>
          <w:sz w:val="24"/>
          <w:szCs w:val="24"/>
        </w:rPr>
        <w:t xml:space="preserve"> вомехўрад;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 xml:space="preserve">) фасли </w:t>
      </w:r>
      <w:r w:rsidRPr="00090623">
        <w:rPr>
          <w:rFonts w:ascii="Times New Roman Tj" w:hAnsi="Times New Roman Tj"/>
          <w:sz w:val="24"/>
          <w:szCs w:val="24"/>
          <w:lang w:val="en-US"/>
        </w:rPr>
        <w:t>SORT</w:t>
      </w:r>
      <w:r w:rsidRPr="00090623">
        <w:rPr>
          <w:rFonts w:ascii="Times New Roman Tj" w:hAnsi="Times New Roman Tj"/>
          <w:sz w:val="24"/>
          <w:szCs w:val="24"/>
        </w:rPr>
        <w:t xml:space="preserve"> дар оператори </w:t>
      </w:r>
      <w:r w:rsidRPr="00090623">
        <w:rPr>
          <w:rFonts w:ascii="Times New Roman Tj" w:hAnsi="Times New Roman Tj"/>
          <w:sz w:val="24"/>
          <w:szCs w:val="24"/>
          <w:lang w:val="en-US"/>
        </w:rPr>
        <w:t>SELECT</w:t>
      </w:r>
      <w:r w:rsidRPr="00090623">
        <w:rPr>
          <w:rFonts w:ascii="Times New Roman Tj" w:hAnsi="Times New Roman Tj"/>
          <w:sz w:val="24"/>
          <w:szCs w:val="24"/>
        </w:rPr>
        <w:t xml:space="preserve"> вомехўрад;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 xml:space="preserve">) фасли </w:t>
      </w:r>
      <w:r w:rsidRPr="00090623">
        <w:rPr>
          <w:rFonts w:ascii="Times New Roman Tj" w:hAnsi="Times New Roman Tj"/>
          <w:sz w:val="24"/>
          <w:szCs w:val="24"/>
          <w:lang w:val="en-US"/>
        </w:rPr>
        <w:t>GROUP</w:t>
      </w:r>
      <w:r w:rsidRPr="00090623">
        <w:rPr>
          <w:rFonts w:ascii="Times New Roman Tj" w:hAnsi="Times New Roman Tj"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  <w:lang w:val="en-US"/>
        </w:rPr>
        <w:t>BY</w:t>
      </w:r>
      <w:r w:rsidRPr="00090623">
        <w:rPr>
          <w:rFonts w:ascii="Times New Roman Tj" w:hAnsi="Times New Roman Tj"/>
          <w:sz w:val="24"/>
          <w:szCs w:val="24"/>
        </w:rPr>
        <w:t xml:space="preserve"> дар оператори </w:t>
      </w:r>
      <w:r w:rsidRPr="00090623">
        <w:rPr>
          <w:rFonts w:ascii="Times New Roman Tj" w:hAnsi="Times New Roman Tj"/>
          <w:sz w:val="24"/>
          <w:szCs w:val="24"/>
          <w:lang w:val="en-US"/>
        </w:rPr>
        <w:t>INSERT</w:t>
      </w:r>
      <w:r w:rsidRPr="00090623">
        <w:rPr>
          <w:rFonts w:ascii="Times New Roman Tj" w:hAnsi="Times New Roman Tj"/>
          <w:sz w:val="24"/>
          <w:szCs w:val="24"/>
        </w:rPr>
        <w:t xml:space="preserve"> вомехўрад;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конструксияи /*…*/ имконият медињад, ки шарњи яксатра сохта 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њангоми номидињї ба таѓйирёбандањо аз рамзи </w:t>
      </w:r>
      <w:r w:rsidRPr="00090623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090623">
        <w:rPr>
          <w:rFonts w:ascii="Times New Roman Tj" w:hAnsi="Times New Roman Tj"/>
          <w:sz w:val="24"/>
          <w:szCs w:val="24"/>
        </w:rPr>
        <w:t xml:space="preserve"> истифода бурдан мумкин нест;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@156. Кадом тасдиќот дуруст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 xml:space="preserve">) фасли </w:t>
      </w:r>
      <w:r w:rsidRPr="00090623">
        <w:rPr>
          <w:rFonts w:ascii="Times New Roman Tj" w:hAnsi="Times New Roman Tj"/>
          <w:sz w:val="24"/>
          <w:szCs w:val="24"/>
          <w:lang w:val="en-US"/>
        </w:rPr>
        <w:t>GROUP</w:t>
      </w:r>
      <w:r w:rsidRPr="00090623">
        <w:rPr>
          <w:rFonts w:ascii="Times New Roman Tj" w:hAnsi="Times New Roman Tj"/>
          <w:sz w:val="24"/>
          <w:szCs w:val="24"/>
        </w:rPr>
        <w:t xml:space="preserve"> дар оператори </w:t>
      </w:r>
      <w:r w:rsidRPr="00090623">
        <w:rPr>
          <w:rFonts w:ascii="Times New Roman Tj" w:hAnsi="Times New Roman Tj"/>
          <w:sz w:val="24"/>
          <w:szCs w:val="24"/>
          <w:lang w:val="en-US"/>
        </w:rPr>
        <w:t>SELECT</w:t>
      </w:r>
      <w:r w:rsidRPr="00090623">
        <w:rPr>
          <w:rFonts w:ascii="Times New Roman Tj" w:hAnsi="Times New Roman Tj"/>
          <w:sz w:val="24"/>
          <w:szCs w:val="24"/>
        </w:rPr>
        <w:t xml:space="preserve"> вомехўрад;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 xml:space="preserve">) фасли </w:t>
      </w:r>
      <w:r w:rsidRPr="00090623">
        <w:rPr>
          <w:rFonts w:ascii="Times New Roman Tj" w:hAnsi="Times New Roman Tj"/>
          <w:sz w:val="24"/>
          <w:szCs w:val="24"/>
          <w:lang w:val="en-US"/>
        </w:rPr>
        <w:t>SORT</w:t>
      </w:r>
      <w:r w:rsidRPr="00090623">
        <w:rPr>
          <w:rFonts w:ascii="Times New Roman Tj" w:hAnsi="Times New Roman Tj"/>
          <w:sz w:val="24"/>
          <w:szCs w:val="24"/>
        </w:rPr>
        <w:t xml:space="preserve"> дар оператори </w:t>
      </w:r>
      <w:r w:rsidRPr="00090623">
        <w:rPr>
          <w:rFonts w:ascii="Times New Roman Tj" w:hAnsi="Times New Roman Tj"/>
          <w:sz w:val="24"/>
          <w:szCs w:val="24"/>
          <w:lang w:val="en-US"/>
        </w:rPr>
        <w:t>SELECT</w:t>
      </w:r>
      <w:r w:rsidRPr="00090623">
        <w:rPr>
          <w:rFonts w:ascii="Times New Roman Tj" w:hAnsi="Times New Roman Tj"/>
          <w:sz w:val="24"/>
          <w:szCs w:val="24"/>
        </w:rPr>
        <w:t xml:space="preserve"> вомехўрад;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 xml:space="preserve">) фасли </w:t>
      </w:r>
      <w:r w:rsidRPr="00090623">
        <w:rPr>
          <w:rFonts w:ascii="Times New Roman Tj" w:hAnsi="Times New Roman Tj"/>
          <w:sz w:val="24"/>
          <w:szCs w:val="24"/>
          <w:lang w:val="en-US"/>
        </w:rPr>
        <w:t>HAVING</w:t>
      </w:r>
      <w:r w:rsidRPr="00090623">
        <w:rPr>
          <w:rFonts w:ascii="Times New Roman Tj" w:hAnsi="Times New Roman Tj"/>
          <w:sz w:val="24"/>
          <w:szCs w:val="24"/>
        </w:rPr>
        <w:t xml:space="preserve"> дар оператори </w:t>
      </w:r>
      <w:r w:rsidRPr="00090623">
        <w:rPr>
          <w:rFonts w:ascii="Times New Roman Tj" w:hAnsi="Times New Roman Tj"/>
          <w:sz w:val="24"/>
          <w:szCs w:val="24"/>
          <w:lang w:val="en-US"/>
        </w:rPr>
        <w:t>INSERT</w:t>
      </w:r>
      <w:r w:rsidRPr="00090623">
        <w:rPr>
          <w:rFonts w:ascii="Times New Roman Tj" w:hAnsi="Times New Roman Tj"/>
          <w:sz w:val="24"/>
          <w:szCs w:val="24"/>
        </w:rPr>
        <w:t xml:space="preserve"> вомехўрад;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конструксияи /*…*/ имконият медињад, ки шарњи яксатра сохта 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њангоми номидињї ба таѓйирёбандањо аз рамзи </w:t>
      </w:r>
      <w:r w:rsidRPr="00090623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090623">
        <w:rPr>
          <w:rFonts w:ascii="Times New Roman Tj" w:hAnsi="Times New Roman Tj"/>
          <w:sz w:val="24"/>
          <w:szCs w:val="24"/>
        </w:rPr>
        <w:t xml:space="preserve"> истифода бурдан мумкин нест;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@157. Намудњои якљоякунии якчанд љадвалњо инњоянд?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дохилї;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яксатра ва берунї;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дохилї, берунї ва чандтарфа (перекрёстное);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пайдарпай ва интихобї;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дохилї, чандтарафа ва интихобї;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@158. Кадом фасли оператори </w:t>
      </w:r>
      <w:r w:rsidRPr="00090623">
        <w:rPr>
          <w:rFonts w:ascii="Times New Roman Tj" w:hAnsi="Times New Roman Tj"/>
          <w:sz w:val="24"/>
          <w:szCs w:val="24"/>
          <w:lang w:val="en-US"/>
        </w:rPr>
        <w:t>SELECT</w:t>
      </w:r>
      <w:r w:rsidRPr="00090623">
        <w:rPr>
          <w:rFonts w:ascii="Times New Roman Tj" w:hAnsi="Times New Roman Tj"/>
          <w:sz w:val="24"/>
          <w:szCs w:val="24"/>
        </w:rPr>
        <w:t xml:space="preserve"> барои гурўњбандии додањо пешбинї шудааст?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Sorted by;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Where;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Having;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$D) Group;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$E) Group By;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@159. Кадом фасли оператори </w:t>
      </w:r>
      <w:r w:rsidRPr="00090623">
        <w:rPr>
          <w:rFonts w:ascii="Times New Roman Tj" w:hAnsi="Times New Roman Tj"/>
          <w:sz w:val="24"/>
          <w:szCs w:val="24"/>
          <w:lang w:val="en-US"/>
        </w:rPr>
        <w:t>SELECT</w:t>
      </w:r>
      <w:r w:rsidRPr="00090623">
        <w:rPr>
          <w:rFonts w:ascii="Times New Roman Tj" w:hAnsi="Times New Roman Tj"/>
          <w:sz w:val="24"/>
          <w:szCs w:val="24"/>
        </w:rPr>
        <w:t xml:space="preserve"> барои љобаљогузори (сортировка)-и додањо пешбинї шудааст?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Sorted by;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Where;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Having;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$D) Group;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$E) Group By;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@160. Кадоме аз дархостњои зерин дуруст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Select * From Table_1 Sorted Desc;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Select * From Table_1 where &lt;</w:t>
      </w:r>
      <w:r w:rsidRPr="00090623">
        <w:rPr>
          <w:rFonts w:ascii="Times New Roman Tj" w:hAnsi="Times New Roman Tj"/>
          <w:sz w:val="24"/>
          <w:szCs w:val="24"/>
        </w:rPr>
        <w:t>шарт</w:t>
      </w:r>
      <w:r w:rsidRPr="00090623">
        <w:rPr>
          <w:rFonts w:ascii="Times New Roman Tj" w:hAnsi="Times New Roman Tj"/>
          <w:sz w:val="24"/>
          <w:szCs w:val="24"/>
          <w:lang w:val="en-US"/>
        </w:rPr>
        <w:t>&gt;;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Select * From Table_1 ALL Columns;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$D) Select * From Table_1 Group &lt;</w:t>
      </w:r>
      <w:r w:rsidRPr="00090623">
        <w:rPr>
          <w:rFonts w:ascii="Times New Roman Tj" w:hAnsi="Times New Roman Tj"/>
          <w:sz w:val="24"/>
          <w:szCs w:val="24"/>
        </w:rPr>
        <w:t>номисутун</w:t>
      </w:r>
      <w:r w:rsidRPr="00090623">
        <w:rPr>
          <w:rFonts w:ascii="Times New Roman Tj" w:hAnsi="Times New Roman Tj"/>
          <w:sz w:val="24"/>
          <w:szCs w:val="24"/>
          <w:lang w:val="en-US"/>
        </w:rPr>
        <w:t>&gt;;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$E) Select ALLColumn from Table_1;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@161. </w:t>
      </w:r>
      <w:r w:rsidRPr="00090623">
        <w:rPr>
          <w:rFonts w:ascii="Times New Roman Tj" w:hAnsi="Times New Roman Tj"/>
          <w:sz w:val="24"/>
          <w:szCs w:val="24"/>
        </w:rPr>
        <w:t>Функсияи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агрегатии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Avg ([all | distinct] </w:t>
      </w:r>
      <w:r w:rsidRPr="00090623">
        <w:rPr>
          <w:rFonts w:ascii="Times New Roman Tj" w:hAnsi="Times New Roman Tj"/>
          <w:sz w:val="24"/>
          <w:szCs w:val="24"/>
        </w:rPr>
        <w:t>ифода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Pr="00090623">
        <w:rPr>
          <w:rFonts w:ascii="Times New Roman Tj" w:hAnsi="Times New Roman Tj"/>
          <w:sz w:val="24"/>
          <w:szCs w:val="24"/>
        </w:rPr>
        <w:t>чиро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ифода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мекунад</w:t>
      </w:r>
      <w:r w:rsidRPr="00090623">
        <w:rPr>
          <w:rFonts w:ascii="Times New Roman Tj" w:hAnsi="Times New Roman Tj"/>
          <w:sz w:val="24"/>
          <w:szCs w:val="24"/>
          <w:lang w:val="en-US"/>
        </w:rPr>
        <w:t>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Pr="00090623">
        <w:rPr>
          <w:rFonts w:ascii="Times New Roman Tj" w:hAnsi="Times New Roman Tj"/>
          <w:sz w:val="24"/>
          <w:szCs w:val="24"/>
        </w:rPr>
        <w:t>суммаи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њ</w:t>
      </w:r>
      <w:r w:rsidRPr="00090623">
        <w:rPr>
          <w:rFonts w:ascii="Times New Roman Tj" w:hAnsi="Times New Roman Tj"/>
          <w:sz w:val="24"/>
          <w:szCs w:val="24"/>
        </w:rPr>
        <w:t>амаи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додањо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Pr="00090623">
        <w:rPr>
          <w:rFonts w:ascii="Times New Roman Tj" w:hAnsi="Times New Roman Tj"/>
          <w:sz w:val="24"/>
          <w:szCs w:val="24"/>
        </w:rPr>
        <w:t>миёнаи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геометрии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хамаи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киматхо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суммаи хамаи киматхои руихат;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 xml:space="preserve">) микдори додахои нобаробари </w:t>
      </w:r>
      <w:r w:rsidRPr="00090623">
        <w:rPr>
          <w:rFonts w:ascii="Times New Roman Tj" w:hAnsi="Times New Roman Tj"/>
          <w:sz w:val="24"/>
          <w:szCs w:val="24"/>
          <w:lang w:val="en-US"/>
        </w:rPr>
        <w:t>NULL</w:t>
      </w:r>
      <w:r w:rsidRPr="00090623">
        <w:rPr>
          <w:rFonts w:ascii="Times New Roman Tj" w:hAnsi="Times New Roman Tj"/>
          <w:sz w:val="24"/>
          <w:szCs w:val="24"/>
        </w:rPr>
        <w:t xml:space="preserve"> дар руихат;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миёнаи арифметикии хамаи киматхо;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@162. Функсияи агрегатии </w:t>
      </w:r>
      <w:r w:rsidRPr="00090623">
        <w:rPr>
          <w:rFonts w:ascii="Times New Roman Tj" w:hAnsi="Times New Roman Tj"/>
          <w:sz w:val="24"/>
          <w:szCs w:val="24"/>
          <w:lang w:val="en-US"/>
        </w:rPr>
        <w:t>Count</w:t>
      </w:r>
      <w:r w:rsidRPr="00090623">
        <w:rPr>
          <w:rFonts w:ascii="Times New Roman Tj" w:hAnsi="Times New Roman Tj"/>
          <w:sz w:val="24"/>
          <w:szCs w:val="24"/>
        </w:rPr>
        <w:t xml:space="preserve"> ([</w:t>
      </w:r>
      <w:r w:rsidRPr="00090623">
        <w:rPr>
          <w:rFonts w:ascii="Times New Roman Tj" w:hAnsi="Times New Roman Tj"/>
          <w:sz w:val="24"/>
          <w:szCs w:val="24"/>
          <w:lang w:val="en-US"/>
        </w:rPr>
        <w:t>all</w:t>
      </w:r>
      <w:r w:rsidRPr="00090623">
        <w:rPr>
          <w:rFonts w:ascii="Times New Roman Tj" w:hAnsi="Times New Roman Tj"/>
          <w:sz w:val="24"/>
          <w:szCs w:val="24"/>
        </w:rPr>
        <w:t xml:space="preserve"> | </w:t>
      </w:r>
      <w:r w:rsidRPr="00090623">
        <w:rPr>
          <w:rFonts w:ascii="Times New Roman Tj" w:hAnsi="Times New Roman Tj"/>
          <w:sz w:val="24"/>
          <w:szCs w:val="24"/>
          <w:lang w:val="en-US"/>
        </w:rPr>
        <w:t>distinct</w:t>
      </w:r>
      <w:r w:rsidRPr="00090623">
        <w:rPr>
          <w:rFonts w:ascii="Times New Roman Tj" w:hAnsi="Times New Roman Tj"/>
          <w:sz w:val="24"/>
          <w:szCs w:val="24"/>
        </w:rPr>
        <w:t>] ифода) чиро ифода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суммаи њамаи додањо;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миёнаи геометрии хамаи киматхо;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суммаи хамаи киматхои руихат;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 xml:space="preserve">) микдори додахои нобаробари </w:t>
      </w:r>
      <w:r w:rsidRPr="00090623">
        <w:rPr>
          <w:rFonts w:ascii="Times New Roman Tj" w:hAnsi="Times New Roman Tj"/>
          <w:sz w:val="24"/>
          <w:szCs w:val="24"/>
          <w:lang w:val="en-US"/>
        </w:rPr>
        <w:t>NULL</w:t>
      </w:r>
      <w:r w:rsidRPr="00090623">
        <w:rPr>
          <w:rFonts w:ascii="Times New Roman Tj" w:hAnsi="Times New Roman Tj"/>
          <w:sz w:val="24"/>
          <w:szCs w:val="24"/>
        </w:rPr>
        <w:t xml:space="preserve"> дар руихат;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миёнаи арифметикии хамаи киматхо;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@163. Синтаксиси дурусти оператори </w:t>
      </w:r>
      <w:r w:rsidRPr="00090623">
        <w:rPr>
          <w:rFonts w:ascii="Times New Roman Tj" w:hAnsi="Times New Roman Tj"/>
          <w:sz w:val="24"/>
          <w:szCs w:val="24"/>
          <w:lang w:val="en-US"/>
        </w:rPr>
        <w:t>INSERT</w:t>
      </w:r>
      <w:r w:rsidRPr="00090623">
        <w:rPr>
          <w:rFonts w:ascii="Times New Roman Tj" w:hAnsi="Times New Roman Tj"/>
          <w:sz w:val="24"/>
          <w:szCs w:val="24"/>
        </w:rPr>
        <w:t xml:space="preserve"> кадом аст?</w:t>
      </w:r>
    </w:p>
    <w:p w:rsidR="00ED18DD" w:rsidRPr="00090623" w:rsidRDefault="00ED18DD" w:rsidP="00DC2198">
      <w:pPr>
        <w:pStyle w:val="a"/>
        <w:jc w:val="both"/>
        <w:rPr>
          <w:rFonts w:ascii="Times New Roman Tj" w:hAnsi="Times New Roman Tj"/>
          <w:szCs w:val="24"/>
        </w:rPr>
      </w:pPr>
      <w:r w:rsidRPr="00090623">
        <w:rPr>
          <w:rFonts w:ascii="Times New Roman Tj" w:hAnsi="Times New Roman Tj"/>
          <w:szCs w:val="24"/>
        </w:rPr>
        <w:t>$A) INSERT values (</w:t>
      </w:r>
      <w:r w:rsidRPr="00090623">
        <w:rPr>
          <w:rFonts w:ascii="Times New Roman Tj" w:hAnsi="Times New Roman Tj"/>
          <w:szCs w:val="24"/>
          <w:lang w:val="ru-RU"/>
        </w:rPr>
        <w:t>додахо</w:t>
      </w:r>
      <w:r w:rsidRPr="00090623">
        <w:rPr>
          <w:rFonts w:ascii="Times New Roman Tj" w:hAnsi="Times New Roman Tj"/>
          <w:szCs w:val="24"/>
        </w:rPr>
        <w:t>) [INTO] &lt;</w:t>
      </w:r>
      <w:r w:rsidRPr="00090623">
        <w:rPr>
          <w:rFonts w:ascii="Times New Roman Tj" w:hAnsi="Times New Roman Tj"/>
          <w:szCs w:val="24"/>
          <w:lang w:val="ru-RU"/>
        </w:rPr>
        <w:t>номи</w:t>
      </w:r>
      <w:r w:rsidRPr="00090623">
        <w:rPr>
          <w:rFonts w:ascii="Times New Roman Tj" w:hAnsi="Times New Roman Tj"/>
          <w:szCs w:val="24"/>
        </w:rPr>
        <w:t>_</w:t>
      </w:r>
      <w:r w:rsidRPr="00090623">
        <w:rPr>
          <w:rFonts w:ascii="Times New Roman Tj" w:hAnsi="Times New Roman Tj"/>
          <w:szCs w:val="24"/>
          <w:lang w:val="ru-RU"/>
        </w:rPr>
        <w:t>чадвал</w:t>
      </w:r>
      <w:r w:rsidRPr="00090623">
        <w:rPr>
          <w:rFonts w:ascii="Times New Roman Tj" w:hAnsi="Times New Roman Tj"/>
          <w:szCs w:val="24"/>
        </w:rPr>
        <w:t>&gt;;</w:t>
      </w:r>
    </w:p>
    <w:p w:rsidR="00ED18DD" w:rsidRPr="00090623" w:rsidRDefault="00ED18DD" w:rsidP="00DC2198">
      <w:pPr>
        <w:pStyle w:val="a"/>
        <w:jc w:val="both"/>
        <w:rPr>
          <w:rFonts w:ascii="Times New Roman Tj" w:hAnsi="Times New Roman Tj"/>
          <w:szCs w:val="24"/>
        </w:rPr>
      </w:pPr>
      <w:r w:rsidRPr="00090623">
        <w:rPr>
          <w:rFonts w:ascii="Times New Roman Tj" w:hAnsi="Times New Roman Tj"/>
          <w:szCs w:val="24"/>
        </w:rPr>
        <w:t>$B) INSERT INTO &lt;</w:t>
      </w:r>
      <w:r w:rsidRPr="00090623">
        <w:rPr>
          <w:rFonts w:ascii="Times New Roman Tj" w:hAnsi="Times New Roman Tj"/>
          <w:szCs w:val="24"/>
          <w:lang w:val="ru-RU"/>
        </w:rPr>
        <w:t>Номи</w:t>
      </w:r>
      <w:r w:rsidRPr="00090623">
        <w:rPr>
          <w:rFonts w:ascii="Times New Roman Tj" w:hAnsi="Times New Roman Tj"/>
          <w:szCs w:val="24"/>
        </w:rPr>
        <w:t xml:space="preserve"> </w:t>
      </w:r>
      <w:r w:rsidRPr="00090623">
        <w:rPr>
          <w:rFonts w:ascii="Times New Roman Tj" w:hAnsi="Times New Roman Tj"/>
          <w:szCs w:val="24"/>
          <w:lang w:val="ru-RU"/>
        </w:rPr>
        <w:t>чадвал</w:t>
      </w:r>
      <w:r w:rsidRPr="00090623">
        <w:rPr>
          <w:rFonts w:ascii="Times New Roman Tj" w:hAnsi="Times New Roman Tj"/>
          <w:szCs w:val="24"/>
        </w:rPr>
        <w:t>&gt; SELECT &lt;</w:t>
      </w:r>
      <w:r w:rsidRPr="00090623">
        <w:rPr>
          <w:rFonts w:ascii="Times New Roman Tj" w:hAnsi="Times New Roman Tj"/>
          <w:szCs w:val="24"/>
          <w:lang w:val="ru-RU"/>
        </w:rPr>
        <w:t>номи</w:t>
      </w:r>
      <w:r w:rsidRPr="00090623">
        <w:rPr>
          <w:rFonts w:ascii="Times New Roman Tj" w:hAnsi="Times New Roman Tj"/>
          <w:szCs w:val="24"/>
        </w:rPr>
        <w:t>_</w:t>
      </w:r>
      <w:r w:rsidRPr="00090623">
        <w:rPr>
          <w:rFonts w:ascii="Times New Roman Tj" w:hAnsi="Times New Roman Tj"/>
          <w:szCs w:val="24"/>
          <w:lang w:val="ru-RU"/>
        </w:rPr>
        <w:t>чадвал</w:t>
      </w:r>
      <w:r w:rsidRPr="00090623">
        <w:rPr>
          <w:rFonts w:ascii="Times New Roman Tj" w:hAnsi="Times New Roman Tj"/>
          <w:szCs w:val="24"/>
        </w:rPr>
        <w:t>&gt;;</w:t>
      </w:r>
    </w:p>
    <w:p w:rsidR="00ED18DD" w:rsidRPr="00090623" w:rsidRDefault="00ED18DD" w:rsidP="00DC2198">
      <w:pPr>
        <w:pStyle w:val="a"/>
        <w:jc w:val="both"/>
        <w:rPr>
          <w:rFonts w:ascii="Times New Roman Tj" w:hAnsi="Times New Roman Tj"/>
          <w:szCs w:val="24"/>
        </w:rPr>
      </w:pPr>
      <w:r w:rsidRPr="00090623">
        <w:rPr>
          <w:rFonts w:ascii="Times New Roman Tj" w:hAnsi="Times New Roman Tj"/>
          <w:szCs w:val="24"/>
        </w:rPr>
        <w:t>$C) INSERT [INTO] &lt;</w:t>
      </w:r>
      <w:r w:rsidRPr="00090623">
        <w:rPr>
          <w:rFonts w:ascii="Times New Roman Tj" w:hAnsi="Times New Roman Tj"/>
          <w:szCs w:val="24"/>
          <w:lang w:val="ru-RU"/>
        </w:rPr>
        <w:t>номи</w:t>
      </w:r>
      <w:r w:rsidRPr="00090623">
        <w:rPr>
          <w:rFonts w:ascii="Times New Roman Tj" w:hAnsi="Times New Roman Tj"/>
          <w:szCs w:val="24"/>
        </w:rPr>
        <w:t>_</w:t>
      </w:r>
      <w:r w:rsidRPr="00090623">
        <w:rPr>
          <w:rFonts w:ascii="Times New Roman Tj" w:hAnsi="Times New Roman Tj"/>
          <w:szCs w:val="24"/>
          <w:lang w:val="ru-RU"/>
        </w:rPr>
        <w:t>чадвал</w:t>
      </w:r>
      <w:r w:rsidRPr="00090623">
        <w:rPr>
          <w:rFonts w:ascii="Times New Roman Tj" w:hAnsi="Times New Roman Tj"/>
          <w:szCs w:val="24"/>
        </w:rPr>
        <w:t>&gt; [(</w:t>
      </w:r>
      <w:r w:rsidRPr="00090623">
        <w:rPr>
          <w:rFonts w:ascii="Times New Roman Tj" w:hAnsi="Times New Roman Tj"/>
          <w:szCs w:val="24"/>
          <w:lang w:val="ru-RU"/>
        </w:rPr>
        <w:t>руихати</w:t>
      </w:r>
      <w:r w:rsidRPr="00090623">
        <w:rPr>
          <w:rFonts w:ascii="Times New Roman Tj" w:hAnsi="Times New Roman Tj"/>
          <w:szCs w:val="24"/>
        </w:rPr>
        <w:t>_</w:t>
      </w:r>
      <w:r w:rsidRPr="00090623">
        <w:rPr>
          <w:rFonts w:ascii="Times New Roman Tj" w:hAnsi="Times New Roman Tj"/>
          <w:szCs w:val="24"/>
          <w:lang w:val="ru-RU"/>
        </w:rPr>
        <w:t>сутунхо</w:t>
      </w:r>
      <w:r w:rsidRPr="00090623">
        <w:rPr>
          <w:rFonts w:ascii="Times New Roman Tj" w:hAnsi="Times New Roman Tj"/>
          <w:szCs w:val="24"/>
        </w:rPr>
        <w:t>)] values (</w:t>
      </w:r>
      <w:r w:rsidRPr="00090623">
        <w:rPr>
          <w:rFonts w:ascii="Times New Roman Tj" w:hAnsi="Times New Roman Tj"/>
          <w:szCs w:val="24"/>
          <w:lang w:val="ru-RU"/>
        </w:rPr>
        <w:t>додахо</w:t>
      </w:r>
      <w:r w:rsidRPr="00090623">
        <w:rPr>
          <w:rFonts w:ascii="Times New Roman Tj" w:hAnsi="Times New Roman Tj"/>
          <w:szCs w:val="24"/>
        </w:rPr>
        <w:t>);</w:t>
      </w:r>
    </w:p>
    <w:p w:rsidR="00ED18DD" w:rsidRPr="00090623" w:rsidRDefault="00ED18DD" w:rsidP="00DC2198">
      <w:pPr>
        <w:pStyle w:val="a"/>
        <w:jc w:val="both"/>
        <w:rPr>
          <w:rFonts w:ascii="Times New Roman Tj" w:hAnsi="Times New Roman Tj"/>
          <w:szCs w:val="24"/>
        </w:rPr>
      </w:pPr>
      <w:r w:rsidRPr="00090623">
        <w:rPr>
          <w:rFonts w:ascii="Times New Roman Tj" w:hAnsi="Times New Roman Tj"/>
          <w:szCs w:val="24"/>
        </w:rPr>
        <w:t>$D) values (</w:t>
      </w:r>
      <w:r w:rsidRPr="00090623">
        <w:rPr>
          <w:rFonts w:ascii="Times New Roman Tj" w:hAnsi="Times New Roman Tj"/>
          <w:szCs w:val="24"/>
          <w:lang w:val="ru-RU"/>
        </w:rPr>
        <w:t>додањо</w:t>
      </w:r>
      <w:r w:rsidRPr="00090623">
        <w:rPr>
          <w:rFonts w:ascii="Times New Roman Tj" w:hAnsi="Times New Roman Tj"/>
          <w:szCs w:val="24"/>
        </w:rPr>
        <w:t>) Insert int</w:t>
      </w:r>
      <w:r w:rsidRPr="00090623">
        <w:rPr>
          <w:rFonts w:ascii="Times New Roman Tj" w:hAnsi="Times New Roman Tj"/>
          <w:szCs w:val="24"/>
          <w:lang w:val="ru-RU"/>
        </w:rPr>
        <w:t>о</w:t>
      </w:r>
      <w:r w:rsidRPr="00090623">
        <w:rPr>
          <w:rFonts w:ascii="Times New Roman Tj" w:hAnsi="Times New Roman Tj"/>
          <w:szCs w:val="24"/>
        </w:rPr>
        <w:t xml:space="preserve"> &lt;</w:t>
      </w:r>
      <w:r w:rsidRPr="00090623">
        <w:rPr>
          <w:rFonts w:ascii="Times New Roman Tj" w:hAnsi="Times New Roman Tj"/>
          <w:szCs w:val="24"/>
          <w:lang w:val="ru-RU"/>
        </w:rPr>
        <w:t>номи</w:t>
      </w:r>
      <w:r w:rsidRPr="00090623">
        <w:rPr>
          <w:rFonts w:ascii="Times New Roman Tj" w:hAnsi="Times New Roman Tj"/>
          <w:szCs w:val="24"/>
        </w:rPr>
        <w:t>_</w:t>
      </w:r>
      <w:r w:rsidRPr="00090623">
        <w:rPr>
          <w:rFonts w:ascii="Times New Roman Tj" w:hAnsi="Times New Roman Tj"/>
          <w:szCs w:val="24"/>
          <w:lang w:val="ru-RU"/>
        </w:rPr>
        <w:t>љадвал</w:t>
      </w:r>
      <w:r w:rsidRPr="00090623">
        <w:rPr>
          <w:rFonts w:ascii="Times New Roman Tj" w:hAnsi="Times New Roman Tj"/>
          <w:szCs w:val="24"/>
        </w:rPr>
        <w:t>&gt;;</w:t>
      </w:r>
    </w:p>
    <w:p w:rsidR="00ED18DD" w:rsidRPr="00090623" w:rsidRDefault="00ED18DD" w:rsidP="00DC2198">
      <w:pPr>
        <w:pStyle w:val="a"/>
        <w:jc w:val="both"/>
        <w:rPr>
          <w:rFonts w:ascii="Times New Roman Tj" w:hAnsi="Times New Roman Tj"/>
          <w:szCs w:val="24"/>
        </w:rPr>
      </w:pPr>
      <w:r w:rsidRPr="00090623">
        <w:rPr>
          <w:rFonts w:ascii="Times New Roman Tj" w:hAnsi="Times New Roman Tj"/>
          <w:szCs w:val="24"/>
        </w:rPr>
        <w:t>$E) INSERT [INTO] (</w:t>
      </w:r>
      <w:r w:rsidRPr="00090623">
        <w:rPr>
          <w:rFonts w:ascii="Times New Roman Tj" w:hAnsi="Times New Roman Tj"/>
          <w:szCs w:val="24"/>
          <w:lang w:val="ru-RU"/>
        </w:rPr>
        <w:t>руихати</w:t>
      </w:r>
      <w:r w:rsidRPr="00090623">
        <w:rPr>
          <w:rFonts w:ascii="Times New Roman Tj" w:hAnsi="Times New Roman Tj"/>
          <w:szCs w:val="24"/>
        </w:rPr>
        <w:t>_</w:t>
      </w:r>
      <w:r w:rsidRPr="00090623">
        <w:rPr>
          <w:rFonts w:ascii="Times New Roman Tj" w:hAnsi="Times New Roman Tj"/>
          <w:szCs w:val="24"/>
          <w:lang w:val="ru-RU"/>
        </w:rPr>
        <w:t>сутунхо</w:t>
      </w:r>
      <w:r w:rsidRPr="00090623">
        <w:rPr>
          <w:rFonts w:ascii="Times New Roman Tj" w:hAnsi="Times New Roman Tj"/>
          <w:szCs w:val="24"/>
        </w:rPr>
        <w:t>) values (</w:t>
      </w:r>
      <w:r w:rsidRPr="00090623">
        <w:rPr>
          <w:rFonts w:ascii="Times New Roman Tj" w:hAnsi="Times New Roman Tj"/>
          <w:szCs w:val="24"/>
          <w:lang w:val="ru-RU"/>
        </w:rPr>
        <w:t>додахо</w:t>
      </w:r>
      <w:r w:rsidRPr="00090623">
        <w:rPr>
          <w:rFonts w:ascii="Times New Roman Tj" w:hAnsi="Times New Roman Tj"/>
          <w:szCs w:val="24"/>
        </w:rPr>
        <w:t>);</w:t>
      </w:r>
    </w:p>
    <w:p w:rsidR="00ED18DD" w:rsidRPr="00090623" w:rsidRDefault="00ED18DD" w:rsidP="00DC2198">
      <w:pPr>
        <w:pStyle w:val="a"/>
        <w:jc w:val="both"/>
        <w:rPr>
          <w:rFonts w:ascii="Times New Roman Tj" w:hAnsi="Times New Roman Tj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@164. </w:t>
      </w:r>
      <w:r w:rsidRPr="00090623">
        <w:rPr>
          <w:rFonts w:ascii="Times New Roman Tj" w:hAnsi="Times New Roman Tj"/>
          <w:sz w:val="24"/>
          <w:szCs w:val="24"/>
        </w:rPr>
        <w:t>Функсияи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DateDiff (</w:t>
      </w:r>
      <w:r w:rsidRPr="00090623">
        <w:rPr>
          <w:rFonts w:ascii="Times New Roman Tj" w:hAnsi="Times New Roman Tj"/>
          <w:sz w:val="24"/>
          <w:szCs w:val="24"/>
        </w:rPr>
        <w:t>навъ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090623">
        <w:rPr>
          <w:rFonts w:ascii="Times New Roman Tj" w:hAnsi="Times New Roman Tj"/>
          <w:sz w:val="24"/>
          <w:szCs w:val="24"/>
        </w:rPr>
        <w:t>ибтидо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090623">
        <w:rPr>
          <w:rFonts w:ascii="Times New Roman Tj" w:hAnsi="Times New Roman Tj"/>
          <w:sz w:val="24"/>
          <w:szCs w:val="24"/>
        </w:rPr>
        <w:t>интињо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Pr="00090623">
        <w:rPr>
          <w:rFonts w:ascii="Times New Roman Tj" w:hAnsi="Times New Roman Tj"/>
          <w:sz w:val="24"/>
          <w:szCs w:val="24"/>
        </w:rPr>
        <w:t>чиро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ифода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мекунад</w:t>
      </w:r>
      <w:r w:rsidRPr="00090623">
        <w:rPr>
          <w:rFonts w:ascii="Times New Roman Tj" w:hAnsi="Times New Roman Tj"/>
          <w:sz w:val="24"/>
          <w:szCs w:val="24"/>
          <w:lang w:val="en-US"/>
        </w:rPr>
        <w:t>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фарќи байни санањои додашуда баргардонида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санаи имрўза баргардонида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санањои додашуда муќоиса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санањои додашуда бо навъи(формати) додашуда санљида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санааро ба ќисмњо људо менамояд;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@165. Функсияи </w:t>
      </w:r>
      <w:r w:rsidRPr="00090623">
        <w:rPr>
          <w:rFonts w:ascii="Times New Roman Tj" w:hAnsi="Times New Roman Tj"/>
          <w:sz w:val="24"/>
          <w:szCs w:val="24"/>
          <w:lang w:val="en-US"/>
        </w:rPr>
        <w:t>GetDate</w:t>
      </w:r>
      <w:r w:rsidRPr="00090623">
        <w:rPr>
          <w:rFonts w:ascii="Times New Roman Tj" w:hAnsi="Times New Roman Tj"/>
          <w:sz w:val="24"/>
          <w:szCs w:val="24"/>
        </w:rPr>
        <w:t xml:space="preserve"> () чиро ифода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фарќи байни санањои додашуда баргардонида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санаи имрўза баргардонида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санањои додашуда муќоиса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санањои додашуда бо навъи(формати) додашуда санљида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санааро ба ќисмњо људо менамояд;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@166. Кадоме аз навъњо(тип)-и зерин дар </w:t>
      </w:r>
      <w:r w:rsidRPr="00090623">
        <w:rPr>
          <w:rFonts w:ascii="Times New Roman Tj" w:hAnsi="Times New Roman Tj"/>
          <w:sz w:val="24"/>
          <w:szCs w:val="24"/>
          <w:lang w:val="en-US"/>
        </w:rPr>
        <w:t>SQL</w:t>
      </w:r>
      <w:r w:rsidRPr="00090623">
        <w:rPr>
          <w:rFonts w:ascii="Times New Roman Tj" w:hAnsi="Times New Roman Tj"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  <w:lang w:val="en-US"/>
        </w:rPr>
        <w:t>Server</w:t>
      </w:r>
      <w:r w:rsidRPr="00090623">
        <w:rPr>
          <w:rFonts w:ascii="Times New Roman Tj" w:hAnsi="Times New Roman Tj"/>
          <w:sz w:val="24"/>
          <w:szCs w:val="24"/>
        </w:rPr>
        <w:t xml:space="preserve"> истифода бурда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Bit;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integer;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longint;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$D) Guid;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$E) string;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@167. </w:t>
      </w:r>
      <w:r w:rsidRPr="00090623">
        <w:rPr>
          <w:rFonts w:ascii="Times New Roman Tj" w:hAnsi="Times New Roman Tj"/>
          <w:sz w:val="24"/>
          <w:szCs w:val="24"/>
        </w:rPr>
        <w:t>Кадоме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аз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навъњо</w:t>
      </w:r>
      <w:r w:rsidRPr="00090623">
        <w:rPr>
          <w:rFonts w:ascii="Times New Roman Tj" w:hAnsi="Times New Roman Tj"/>
          <w:sz w:val="24"/>
          <w:szCs w:val="24"/>
          <w:lang w:val="en-US"/>
        </w:rPr>
        <w:t>(</w:t>
      </w:r>
      <w:r w:rsidRPr="00090623">
        <w:rPr>
          <w:rFonts w:ascii="Times New Roman Tj" w:hAnsi="Times New Roman Tj"/>
          <w:sz w:val="24"/>
          <w:szCs w:val="24"/>
        </w:rPr>
        <w:t>тип</w:t>
      </w:r>
      <w:r w:rsidRPr="00090623">
        <w:rPr>
          <w:rFonts w:ascii="Times New Roman Tj" w:hAnsi="Times New Roman Tj"/>
          <w:sz w:val="24"/>
          <w:szCs w:val="24"/>
          <w:lang w:val="en-US"/>
        </w:rPr>
        <w:t>)-</w:t>
      </w:r>
      <w:r w:rsidRPr="00090623">
        <w:rPr>
          <w:rFonts w:ascii="Times New Roman Tj" w:hAnsi="Times New Roman Tj"/>
          <w:sz w:val="24"/>
          <w:szCs w:val="24"/>
        </w:rPr>
        <w:t>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зерин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дар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SQL Server </w:t>
      </w:r>
      <w:r w:rsidRPr="00090623">
        <w:rPr>
          <w:rFonts w:ascii="Times New Roman Tj" w:hAnsi="Times New Roman Tj"/>
          <w:sz w:val="24"/>
          <w:szCs w:val="24"/>
        </w:rPr>
        <w:t>истифода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бурда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мешавад</w:t>
      </w:r>
      <w:r w:rsidRPr="00090623">
        <w:rPr>
          <w:rFonts w:ascii="Times New Roman Tj" w:hAnsi="Times New Roman Tj"/>
          <w:sz w:val="24"/>
          <w:szCs w:val="24"/>
          <w:lang w:val="en-US"/>
        </w:rPr>
        <w:t>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double;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integer;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binary;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$D) Guid;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$E) string;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@168. </w:t>
      </w:r>
      <w:r w:rsidRPr="00090623">
        <w:rPr>
          <w:rFonts w:ascii="Times New Roman Tj" w:hAnsi="Times New Roman Tj"/>
          <w:sz w:val="24"/>
          <w:szCs w:val="24"/>
        </w:rPr>
        <w:t>Кадоме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аз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навъњо</w:t>
      </w:r>
      <w:r w:rsidRPr="00090623">
        <w:rPr>
          <w:rFonts w:ascii="Times New Roman Tj" w:hAnsi="Times New Roman Tj"/>
          <w:sz w:val="24"/>
          <w:szCs w:val="24"/>
          <w:lang w:val="en-US"/>
        </w:rPr>
        <w:t>(</w:t>
      </w:r>
      <w:r w:rsidRPr="00090623">
        <w:rPr>
          <w:rFonts w:ascii="Times New Roman Tj" w:hAnsi="Times New Roman Tj"/>
          <w:sz w:val="24"/>
          <w:szCs w:val="24"/>
        </w:rPr>
        <w:t>тип</w:t>
      </w:r>
      <w:r w:rsidRPr="00090623">
        <w:rPr>
          <w:rFonts w:ascii="Times New Roman Tj" w:hAnsi="Times New Roman Tj"/>
          <w:sz w:val="24"/>
          <w:szCs w:val="24"/>
          <w:lang w:val="en-US"/>
        </w:rPr>
        <w:t>)-</w:t>
      </w:r>
      <w:r w:rsidRPr="00090623">
        <w:rPr>
          <w:rFonts w:ascii="Times New Roman Tj" w:hAnsi="Times New Roman Tj"/>
          <w:sz w:val="24"/>
          <w:szCs w:val="24"/>
        </w:rPr>
        <w:t>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зерин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дар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SQL Server </w:t>
      </w:r>
      <w:r w:rsidRPr="00090623">
        <w:rPr>
          <w:rFonts w:ascii="Times New Roman Tj" w:hAnsi="Times New Roman Tj"/>
          <w:sz w:val="24"/>
          <w:szCs w:val="24"/>
        </w:rPr>
        <w:t>истифода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бурда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мешавад</w:t>
      </w:r>
      <w:r w:rsidRPr="00090623">
        <w:rPr>
          <w:rFonts w:ascii="Times New Roman Tj" w:hAnsi="Times New Roman Tj"/>
          <w:sz w:val="24"/>
          <w:szCs w:val="24"/>
          <w:lang w:val="en-US"/>
        </w:rPr>
        <w:t>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Table;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Column;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longint;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$D) Guid;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$E) Rows;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@169. </w:t>
      </w:r>
      <w:r w:rsidRPr="00090623">
        <w:rPr>
          <w:rFonts w:ascii="Times New Roman Tj" w:hAnsi="Times New Roman Tj"/>
          <w:sz w:val="24"/>
          <w:szCs w:val="24"/>
        </w:rPr>
        <w:t>Кадоме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аз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навъњо</w:t>
      </w:r>
      <w:r w:rsidRPr="00090623">
        <w:rPr>
          <w:rFonts w:ascii="Times New Roman Tj" w:hAnsi="Times New Roman Tj"/>
          <w:sz w:val="24"/>
          <w:szCs w:val="24"/>
          <w:lang w:val="en-US"/>
        </w:rPr>
        <w:t>(</w:t>
      </w:r>
      <w:r w:rsidRPr="00090623">
        <w:rPr>
          <w:rFonts w:ascii="Times New Roman Tj" w:hAnsi="Times New Roman Tj"/>
          <w:sz w:val="24"/>
          <w:szCs w:val="24"/>
        </w:rPr>
        <w:t>тип</w:t>
      </w:r>
      <w:r w:rsidRPr="00090623">
        <w:rPr>
          <w:rFonts w:ascii="Times New Roman Tj" w:hAnsi="Times New Roman Tj"/>
          <w:sz w:val="24"/>
          <w:szCs w:val="24"/>
          <w:lang w:val="en-US"/>
        </w:rPr>
        <w:t>)-</w:t>
      </w:r>
      <w:r w:rsidRPr="00090623">
        <w:rPr>
          <w:rFonts w:ascii="Times New Roman Tj" w:hAnsi="Times New Roman Tj"/>
          <w:sz w:val="24"/>
          <w:szCs w:val="24"/>
        </w:rPr>
        <w:t>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зерин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дар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SQL Server </w:t>
      </w:r>
      <w:r w:rsidRPr="00090623">
        <w:rPr>
          <w:rFonts w:ascii="Times New Roman Tj" w:hAnsi="Times New Roman Tj"/>
          <w:sz w:val="24"/>
          <w:szCs w:val="24"/>
        </w:rPr>
        <w:t>истифода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бурда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мешавад</w:t>
      </w:r>
      <w:r w:rsidRPr="00090623">
        <w:rPr>
          <w:rFonts w:ascii="Times New Roman Tj" w:hAnsi="Times New Roman Tj"/>
          <w:sz w:val="24"/>
          <w:szCs w:val="24"/>
          <w:lang w:val="en-US"/>
        </w:rPr>
        <w:t>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byte;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integer;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uniqueIdentifier;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Guid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string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@170. Барои дохил намудани ададњои њаќиќї аз кадом навъ истифода менамоем?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Bit;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integer;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float;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double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money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@171. Кадом навъ ададњои бутуни аз 0 то 255-ро дар бар мегирад?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Bit;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integer;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int;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TinyInt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byte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@172. Дарозии номи объектњо то чанд рамз дошта метавонад?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то 127;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то 255;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256;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8;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то 128;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@173. Дар дохили номи объект кадоме аз рамзњои зеринро истифода карда наметавонем?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харфњои лотинї;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Њарфњои русї;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раќамњо;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!,%,^;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[]_;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@174. Дар дохили номи объект кадоме аз рамзњои зеринро истифода карда наметавонем?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њарфњои лотинї;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њарфњои русї;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раќамњо;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ќавсњо ва љои холї(пробел);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[]_;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@175. Агар номи объект љойи холї дошта бошад?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дар дохили ќавсњои квадратї навишта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дар дохили ќавсњои оддї навишта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дар дохили ќавсњои фигуравї навишта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дар байнашон рамзи «_» гузошта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якљоя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@176. Номи таѓйирёбандаи локалї бо кадом рамз оѓоз меёбад?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!;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%;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$;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#;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@177. Кадоме аз фаслњои оператори </w:t>
      </w:r>
      <w:r w:rsidRPr="00090623">
        <w:rPr>
          <w:rFonts w:ascii="Times New Roman Tj" w:hAnsi="Times New Roman Tj"/>
          <w:sz w:val="24"/>
          <w:szCs w:val="24"/>
          <w:lang w:val="en-US"/>
        </w:rPr>
        <w:t>SELECT</w:t>
      </w:r>
      <w:r w:rsidRPr="00090623">
        <w:rPr>
          <w:rFonts w:ascii="Times New Roman Tj" w:hAnsi="Times New Roman Tj"/>
          <w:sz w:val="24"/>
          <w:szCs w:val="24"/>
        </w:rPr>
        <w:t xml:space="preserve"> барои гур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њбандии додањо хизмат мекунад?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ORDER BY;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</w:t>
      </w:r>
      <w:r w:rsidRPr="00090623">
        <w:rPr>
          <w:rFonts w:ascii="Times New Roman Tj" w:hAnsi="Times New Roman Tj"/>
          <w:noProof/>
          <w:sz w:val="24"/>
          <w:szCs w:val="24"/>
          <w:lang w:val="en-US"/>
        </w:rPr>
        <w:t xml:space="preserve"> GROUP BY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GROUP;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$D) GROUP BY HAVING;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$E) where;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@178. </w:t>
      </w:r>
      <w:r w:rsidRPr="00090623">
        <w:rPr>
          <w:rFonts w:ascii="Times New Roman Tj" w:hAnsi="Times New Roman Tj"/>
          <w:sz w:val="24"/>
          <w:szCs w:val="24"/>
        </w:rPr>
        <w:t>Натиљаи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дархости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SELECT </w:t>
      </w:r>
      <w:r w:rsidRPr="00090623">
        <w:rPr>
          <w:rFonts w:ascii="Times New Roman Tj" w:hAnsi="Times New Roman Tj"/>
          <w:sz w:val="24"/>
          <w:szCs w:val="24"/>
        </w:rPr>
        <w:t>насаб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+’ ’+Substring (ном, 1, 1) FROM </w:t>
      </w:r>
      <w:r w:rsidRPr="00090623">
        <w:rPr>
          <w:rFonts w:ascii="Times New Roman Tj" w:hAnsi="Times New Roman Tj"/>
          <w:sz w:val="24"/>
          <w:szCs w:val="24"/>
        </w:rPr>
        <w:t>Донишљу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...?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ном ва насаби донишљу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</w:t>
      </w:r>
      <w:r w:rsidRPr="00090623">
        <w:rPr>
          <w:rFonts w:ascii="Times New Roman Tj" w:hAnsi="Times New Roman Tj"/>
          <w:noProof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насаб ва номи донишљу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насаби донишљу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насаб ва њарфи аввали номи донишљу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ном донишљу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@179. Натиљаи дархости </w:t>
      </w:r>
      <w:r w:rsidRPr="00090623">
        <w:rPr>
          <w:rFonts w:ascii="Times New Roman Tj" w:hAnsi="Times New Roman Tj"/>
          <w:sz w:val="24"/>
          <w:szCs w:val="24"/>
          <w:lang w:val="en-US"/>
        </w:rPr>
        <w:t>SELECT</w:t>
      </w:r>
      <w:r w:rsidRPr="00090623">
        <w:rPr>
          <w:rFonts w:ascii="Times New Roman Tj" w:hAnsi="Times New Roman Tj"/>
          <w:sz w:val="24"/>
          <w:szCs w:val="24"/>
        </w:rPr>
        <w:t xml:space="preserve"> насаб +’ ’+</w:t>
      </w:r>
      <w:r w:rsidRPr="00090623">
        <w:rPr>
          <w:rFonts w:ascii="Times New Roman Tj" w:hAnsi="Times New Roman Tj"/>
          <w:sz w:val="24"/>
          <w:szCs w:val="24"/>
          <w:lang w:val="en-US"/>
        </w:rPr>
        <w:t>Substring</w:t>
      </w:r>
      <w:r w:rsidRPr="00090623">
        <w:rPr>
          <w:rFonts w:ascii="Times New Roman Tj" w:hAnsi="Times New Roman Tj"/>
          <w:sz w:val="24"/>
          <w:szCs w:val="24"/>
        </w:rPr>
        <w:t xml:space="preserve"> (ном, 1, 1) </w:t>
      </w:r>
      <w:r w:rsidRPr="00090623">
        <w:rPr>
          <w:rFonts w:ascii="Times New Roman Tj" w:hAnsi="Times New Roman Tj"/>
          <w:sz w:val="24"/>
          <w:szCs w:val="24"/>
          <w:lang w:val="en-US"/>
        </w:rPr>
        <w:t>FROM</w:t>
      </w:r>
      <w:r w:rsidRPr="00090623">
        <w:rPr>
          <w:rFonts w:ascii="Times New Roman Tj" w:hAnsi="Times New Roman Tj"/>
          <w:sz w:val="24"/>
          <w:szCs w:val="24"/>
        </w:rPr>
        <w:t xml:space="preserve"> Донишљу </w:t>
      </w:r>
      <w:r w:rsidRPr="00090623">
        <w:rPr>
          <w:rFonts w:ascii="Times New Roman Tj" w:hAnsi="Times New Roman Tj"/>
          <w:sz w:val="24"/>
          <w:szCs w:val="24"/>
          <w:lang w:val="en-US"/>
        </w:rPr>
        <w:t>Where</w:t>
      </w:r>
      <w:r w:rsidRPr="00090623">
        <w:rPr>
          <w:rFonts w:ascii="Times New Roman Tj" w:hAnsi="Times New Roman Tj"/>
          <w:sz w:val="24"/>
          <w:szCs w:val="24"/>
        </w:rPr>
        <w:t xml:space="preserve"> курс=2 ...?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ном ва насаби донишљуёни курси 2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</w:t>
      </w:r>
      <w:r w:rsidRPr="00090623">
        <w:rPr>
          <w:rFonts w:ascii="Times New Roman Tj" w:hAnsi="Times New Roman Tj"/>
          <w:noProof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насаб ва номи донишљу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насаби дониш</w:t>
      </w:r>
      <w:r w:rsidRPr="00090623">
        <w:rPr>
          <w:rFonts w:ascii="Times New Roman Tj" w:hAnsi="Times New Roman Tj"/>
          <w:sz w:val="24"/>
          <w:szCs w:val="24"/>
          <w:lang w:val="en-US"/>
        </w:rPr>
        <w:t>x</w:t>
      </w:r>
      <w:r w:rsidRPr="00090623">
        <w:rPr>
          <w:rFonts w:ascii="Times New Roman Tj" w:hAnsi="Times New Roman Tj"/>
          <w:sz w:val="24"/>
          <w:szCs w:val="24"/>
        </w:rPr>
        <w:t>уёни курси 2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насаб ва њарфи аввали номи донишљу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насаб ва њарфи аввали номи донишљуёни курси 2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@180. Натиљаи дархости </w:t>
      </w:r>
      <w:r w:rsidRPr="00090623">
        <w:rPr>
          <w:rFonts w:ascii="Times New Roman Tj" w:hAnsi="Times New Roman Tj"/>
          <w:sz w:val="24"/>
          <w:szCs w:val="24"/>
          <w:lang w:val="en-US"/>
        </w:rPr>
        <w:t>SELECT</w:t>
      </w:r>
      <w:r w:rsidRPr="00090623">
        <w:rPr>
          <w:rFonts w:ascii="Times New Roman Tj" w:hAnsi="Times New Roman Tj"/>
          <w:sz w:val="24"/>
          <w:szCs w:val="24"/>
        </w:rPr>
        <w:t xml:space="preserve"> ном, насаб </w:t>
      </w:r>
      <w:r w:rsidRPr="00090623">
        <w:rPr>
          <w:rFonts w:ascii="Times New Roman Tj" w:hAnsi="Times New Roman Tj"/>
          <w:sz w:val="24"/>
          <w:szCs w:val="24"/>
          <w:lang w:val="en-US"/>
        </w:rPr>
        <w:t>FROM</w:t>
      </w:r>
      <w:r w:rsidRPr="00090623">
        <w:rPr>
          <w:rFonts w:ascii="Times New Roman Tj" w:hAnsi="Times New Roman Tj"/>
          <w:sz w:val="24"/>
          <w:szCs w:val="24"/>
        </w:rPr>
        <w:t xml:space="preserve"> Донишљу </w:t>
      </w:r>
      <w:r w:rsidRPr="00090623">
        <w:rPr>
          <w:rFonts w:ascii="Times New Roman Tj" w:hAnsi="Times New Roman Tj"/>
          <w:sz w:val="24"/>
          <w:szCs w:val="24"/>
          <w:lang w:val="en-US"/>
        </w:rPr>
        <w:t>Where</w:t>
      </w:r>
      <w:r w:rsidRPr="00090623">
        <w:rPr>
          <w:rFonts w:ascii="Times New Roman Tj" w:hAnsi="Times New Roman Tj"/>
          <w:sz w:val="24"/>
          <w:szCs w:val="24"/>
        </w:rPr>
        <w:t xml:space="preserve"> курс </w:t>
      </w:r>
      <w:r w:rsidRPr="00090623">
        <w:rPr>
          <w:rFonts w:ascii="Times New Roman Tj" w:hAnsi="Times New Roman Tj"/>
          <w:sz w:val="24"/>
          <w:szCs w:val="24"/>
          <w:lang w:val="en-US"/>
        </w:rPr>
        <w:t>BETWEEN</w:t>
      </w:r>
      <w:r w:rsidRPr="00090623">
        <w:rPr>
          <w:rFonts w:ascii="Times New Roman Tj" w:hAnsi="Times New Roman Tj"/>
          <w:sz w:val="24"/>
          <w:szCs w:val="24"/>
        </w:rPr>
        <w:t xml:space="preserve"> 2 </w:t>
      </w:r>
      <w:r w:rsidRPr="00090623">
        <w:rPr>
          <w:rFonts w:ascii="Times New Roman Tj" w:hAnsi="Times New Roman Tj"/>
          <w:sz w:val="24"/>
          <w:szCs w:val="24"/>
          <w:lang w:val="en-US"/>
        </w:rPr>
        <w:t>and</w:t>
      </w:r>
      <w:r w:rsidRPr="00090623">
        <w:rPr>
          <w:rFonts w:ascii="Times New Roman Tj" w:hAnsi="Times New Roman Tj"/>
          <w:sz w:val="24"/>
          <w:szCs w:val="24"/>
        </w:rPr>
        <w:t xml:space="preserve"> 4 ...?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ном ва насаби донишљуёни курси 2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</w:t>
      </w:r>
      <w:r w:rsidRPr="00090623">
        <w:rPr>
          <w:rFonts w:ascii="Times New Roman Tj" w:hAnsi="Times New Roman Tj"/>
          <w:noProof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ном ва насаби донишљуёни курси 2 ва 4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ном ва насаби донишљуёни курси 3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 xml:space="preserve">) ном ва насаби донишљуёни курси 1 ва 5 пешнињод карда мешавад; 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ном ва насаби донишљуёни курси 2,3,4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@181. Натиљаи дархости </w:t>
      </w:r>
      <w:r w:rsidRPr="00090623">
        <w:rPr>
          <w:rFonts w:ascii="Times New Roman Tj" w:hAnsi="Times New Roman Tj"/>
          <w:sz w:val="24"/>
          <w:szCs w:val="24"/>
          <w:lang w:val="en-US"/>
        </w:rPr>
        <w:t>SELECT</w:t>
      </w:r>
      <w:r w:rsidRPr="00090623">
        <w:rPr>
          <w:rFonts w:ascii="Times New Roman Tj" w:hAnsi="Times New Roman Tj"/>
          <w:sz w:val="24"/>
          <w:szCs w:val="24"/>
        </w:rPr>
        <w:t xml:space="preserve"> ном, насаб </w:t>
      </w:r>
      <w:r w:rsidRPr="00090623">
        <w:rPr>
          <w:rFonts w:ascii="Times New Roman Tj" w:hAnsi="Times New Roman Tj"/>
          <w:sz w:val="24"/>
          <w:szCs w:val="24"/>
          <w:lang w:val="en-US"/>
        </w:rPr>
        <w:t>FROM</w:t>
      </w:r>
      <w:r w:rsidRPr="00090623">
        <w:rPr>
          <w:rFonts w:ascii="Times New Roman Tj" w:hAnsi="Times New Roman Tj"/>
          <w:sz w:val="24"/>
          <w:szCs w:val="24"/>
        </w:rPr>
        <w:t xml:space="preserve"> Донишљу </w:t>
      </w:r>
      <w:r w:rsidRPr="00090623">
        <w:rPr>
          <w:rFonts w:ascii="Times New Roman Tj" w:hAnsi="Times New Roman Tj"/>
          <w:sz w:val="24"/>
          <w:szCs w:val="24"/>
          <w:lang w:val="en-US"/>
        </w:rPr>
        <w:t>Where</w:t>
      </w:r>
      <w:r w:rsidRPr="00090623">
        <w:rPr>
          <w:rFonts w:ascii="Times New Roman Tj" w:hAnsi="Times New Roman Tj"/>
          <w:sz w:val="24"/>
          <w:szCs w:val="24"/>
        </w:rPr>
        <w:t xml:space="preserve"> курс </w:t>
      </w:r>
      <w:r w:rsidRPr="00090623">
        <w:rPr>
          <w:rFonts w:ascii="Times New Roman Tj" w:hAnsi="Times New Roman Tj"/>
          <w:sz w:val="24"/>
          <w:szCs w:val="24"/>
          <w:lang w:val="en-US"/>
        </w:rPr>
        <w:t>IN</w:t>
      </w:r>
      <w:r w:rsidRPr="00090623">
        <w:rPr>
          <w:rFonts w:ascii="Times New Roman Tj" w:hAnsi="Times New Roman Tj"/>
          <w:sz w:val="24"/>
          <w:szCs w:val="24"/>
        </w:rPr>
        <w:t xml:space="preserve"> (2, 4) ...?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ном ва насаби дониш</w:t>
      </w:r>
      <w:r w:rsidRPr="00090623">
        <w:rPr>
          <w:rFonts w:ascii="Times New Roman Tj" w:hAnsi="Times New Roman Tj"/>
          <w:sz w:val="24"/>
          <w:szCs w:val="24"/>
          <w:lang w:val="en-US"/>
        </w:rPr>
        <w:t>x</w:t>
      </w:r>
      <w:r w:rsidRPr="00090623">
        <w:rPr>
          <w:rFonts w:ascii="Times New Roman Tj" w:hAnsi="Times New Roman Tj"/>
          <w:sz w:val="24"/>
          <w:szCs w:val="24"/>
        </w:rPr>
        <w:t>уёни курси 2 пешниод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</w:t>
      </w:r>
      <w:r w:rsidRPr="00090623">
        <w:rPr>
          <w:rFonts w:ascii="Times New Roman Tj" w:hAnsi="Times New Roman Tj"/>
          <w:noProof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ном ва насаби дониш</w:t>
      </w:r>
      <w:r w:rsidRPr="00090623">
        <w:rPr>
          <w:rFonts w:ascii="Times New Roman Tj" w:hAnsi="Times New Roman Tj"/>
          <w:sz w:val="24"/>
          <w:szCs w:val="24"/>
          <w:lang w:val="en-US"/>
        </w:rPr>
        <w:t>x</w:t>
      </w:r>
      <w:r w:rsidRPr="00090623">
        <w:rPr>
          <w:rFonts w:ascii="Times New Roman Tj" w:hAnsi="Times New Roman Tj"/>
          <w:sz w:val="24"/>
          <w:szCs w:val="24"/>
        </w:rPr>
        <w:t>уёни курси 2 ва 4 пешниход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ном ва насаби дониш</w:t>
      </w:r>
      <w:r w:rsidRPr="00090623">
        <w:rPr>
          <w:rFonts w:ascii="Times New Roman Tj" w:hAnsi="Times New Roman Tj"/>
          <w:sz w:val="24"/>
          <w:szCs w:val="24"/>
          <w:lang w:val="en-US"/>
        </w:rPr>
        <w:t>x</w:t>
      </w:r>
      <w:r w:rsidRPr="00090623">
        <w:rPr>
          <w:rFonts w:ascii="Times New Roman Tj" w:hAnsi="Times New Roman Tj"/>
          <w:sz w:val="24"/>
          <w:szCs w:val="24"/>
        </w:rPr>
        <w:t>уёни курси 3 пешниход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ном ва насаби дониш</w:t>
      </w:r>
      <w:r w:rsidRPr="00090623">
        <w:rPr>
          <w:rFonts w:ascii="Times New Roman Tj" w:hAnsi="Times New Roman Tj"/>
          <w:sz w:val="24"/>
          <w:szCs w:val="24"/>
          <w:lang w:val="en-US"/>
        </w:rPr>
        <w:t>x</w:t>
      </w:r>
      <w:r w:rsidRPr="00090623">
        <w:rPr>
          <w:rFonts w:ascii="Times New Roman Tj" w:hAnsi="Times New Roman Tj"/>
          <w:sz w:val="24"/>
          <w:szCs w:val="24"/>
        </w:rPr>
        <w:t>уёни курси 1 ва 5 пешниход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ном ва насаби дониш</w:t>
      </w:r>
      <w:r w:rsidRPr="00090623">
        <w:rPr>
          <w:rFonts w:ascii="Times New Roman Tj" w:hAnsi="Times New Roman Tj"/>
          <w:sz w:val="24"/>
          <w:szCs w:val="24"/>
          <w:lang w:val="en-US"/>
        </w:rPr>
        <w:t>x</w:t>
      </w:r>
      <w:r w:rsidRPr="00090623">
        <w:rPr>
          <w:rFonts w:ascii="Times New Roman Tj" w:hAnsi="Times New Roman Tj"/>
          <w:sz w:val="24"/>
          <w:szCs w:val="24"/>
        </w:rPr>
        <w:t>уёни курси 2,3,4 пешниход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@182. Дар дархости </w:t>
      </w:r>
      <w:r w:rsidRPr="00090623">
        <w:rPr>
          <w:rFonts w:ascii="Times New Roman Tj" w:hAnsi="Times New Roman Tj"/>
          <w:sz w:val="24"/>
          <w:szCs w:val="24"/>
          <w:lang w:val="en-US"/>
        </w:rPr>
        <w:t>INSERT</w:t>
      </w:r>
      <w:r w:rsidRPr="00090623">
        <w:rPr>
          <w:rFonts w:ascii="Times New Roman Tj" w:hAnsi="Times New Roman Tj"/>
          <w:sz w:val="24"/>
          <w:szCs w:val="24"/>
        </w:rPr>
        <w:t xml:space="preserve"> Донишљу (сутуни1, сутуни2) </w:t>
      </w:r>
      <w:r w:rsidRPr="00090623">
        <w:rPr>
          <w:rFonts w:ascii="Times New Roman Tj" w:hAnsi="Times New Roman Tj"/>
          <w:sz w:val="24"/>
          <w:szCs w:val="24"/>
          <w:lang w:val="en-US"/>
        </w:rPr>
        <w:t>VALUES</w:t>
      </w:r>
      <w:r w:rsidRPr="00090623">
        <w:rPr>
          <w:rFonts w:ascii="Times New Roman Tj" w:hAnsi="Times New Roman Tj"/>
          <w:sz w:val="24"/>
          <w:szCs w:val="24"/>
        </w:rPr>
        <w:t xml:space="preserve"> (</w:t>
      </w:r>
      <w:r w:rsidRPr="00090623">
        <w:rPr>
          <w:rFonts w:ascii="Times New Roman Tj" w:hAnsi="Times New Roman Tj"/>
          <w:sz w:val="24"/>
          <w:szCs w:val="24"/>
          <w:lang w:val="en-US"/>
        </w:rPr>
        <w:t>NEWID</w:t>
      </w:r>
      <w:r w:rsidRPr="00090623">
        <w:rPr>
          <w:rFonts w:ascii="Times New Roman Tj" w:hAnsi="Times New Roman Tj"/>
          <w:sz w:val="24"/>
          <w:szCs w:val="24"/>
        </w:rPr>
        <w:t xml:space="preserve"> (), ’</w:t>
      </w:r>
      <w:r w:rsidRPr="00090623">
        <w:rPr>
          <w:rFonts w:ascii="Times New Roman Tj" w:hAnsi="Times New Roman Tj"/>
          <w:sz w:val="24"/>
          <w:szCs w:val="24"/>
          <w:lang w:val="en-US"/>
        </w:rPr>
        <w:t>Farukh</w:t>
      </w:r>
      <w:r w:rsidRPr="00090623">
        <w:rPr>
          <w:rFonts w:ascii="Times New Roman Tj" w:hAnsi="Times New Roman Tj"/>
          <w:sz w:val="24"/>
          <w:szCs w:val="24"/>
        </w:rPr>
        <w:t xml:space="preserve">’) функсияи </w:t>
      </w:r>
      <w:r w:rsidRPr="00090623">
        <w:rPr>
          <w:rFonts w:ascii="Times New Roman Tj" w:hAnsi="Times New Roman Tj"/>
          <w:sz w:val="24"/>
          <w:szCs w:val="24"/>
          <w:lang w:val="en-US"/>
        </w:rPr>
        <w:t>NEWID</w:t>
      </w:r>
      <w:r w:rsidRPr="00090623">
        <w:rPr>
          <w:rFonts w:ascii="Times New Roman Tj" w:hAnsi="Times New Roman Tj"/>
          <w:sz w:val="24"/>
          <w:szCs w:val="24"/>
        </w:rPr>
        <w:t xml:space="preserve"> () чї вазифаро иљро менамояд?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ба сутуни 1 ќимати ададї мебахшад;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номи љадвалро нишон медињад;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ба сутуни1 ќимате, ки дорои 32-рамз аст, мебахшад;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ба сутуни1 ќимати мантиќї мебахшад;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ба сутуни1 ќимате, ки дорои 30-рамз аст, мебахшад;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@183. Оператори </w:t>
      </w:r>
      <w:r w:rsidRPr="00090623">
        <w:rPr>
          <w:rFonts w:ascii="Times New Roman Tj" w:hAnsi="Times New Roman Tj"/>
          <w:sz w:val="24"/>
          <w:szCs w:val="24"/>
          <w:lang w:val="en-US"/>
        </w:rPr>
        <w:t>INSERT</w:t>
      </w:r>
      <w:r w:rsidRPr="00090623">
        <w:rPr>
          <w:rFonts w:ascii="Times New Roman Tj" w:hAnsi="Times New Roman Tj"/>
          <w:sz w:val="24"/>
          <w:szCs w:val="24"/>
        </w:rPr>
        <w:t xml:space="preserve"> барои чї пешбинї шудааст?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барои дохил намудани додањо;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барои иваз намудани додањо;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барои интихоби додањо;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барои нест кардани додањо;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барои нест кардани љадвал;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@184. Барои нест намудани љадвали сохташуда кадоме аз операторњои зер истифода бурда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DELETE;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UPDATE;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090623">
        <w:rPr>
          <w:rFonts w:ascii="Times New Roman Tj" w:hAnsi="Times New Roman Tj"/>
          <w:sz w:val="24"/>
          <w:szCs w:val="24"/>
        </w:rPr>
        <w:t>номи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љадвал</w:t>
      </w:r>
      <w:r w:rsidRPr="00090623">
        <w:rPr>
          <w:rFonts w:ascii="Times New Roman Tj" w:hAnsi="Times New Roman Tj"/>
          <w:sz w:val="24"/>
          <w:szCs w:val="24"/>
          <w:lang w:val="en-US"/>
        </w:rPr>
        <w:t>&gt;;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CREATE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DROP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@185. Барои нест намудани пойгоњи додањо кадоме аз операторњои зер истифода бурда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DELETE;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UPDATE;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090623">
        <w:rPr>
          <w:rFonts w:ascii="Times New Roman Tj" w:hAnsi="Times New Roman Tj"/>
          <w:sz w:val="24"/>
          <w:szCs w:val="24"/>
        </w:rPr>
        <w:t>номи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пойгоњ</w:t>
      </w:r>
      <w:r w:rsidRPr="00090623">
        <w:rPr>
          <w:rFonts w:ascii="Times New Roman Tj" w:hAnsi="Times New Roman Tj"/>
          <w:sz w:val="24"/>
          <w:szCs w:val="24"/>
          <w:lang w:val="en-US"/>
        </w:rPr>
        <w:t>&gt;;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CREATE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DROP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@186. Барои нест намудани протседура кадоме аз операторњои зер истифода бурда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DELETE;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UPDATE;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090623">
        <w:rPr>
          <w:rFonts w:ascii="Times New Roman Tj" w:hAnsi="Times New Roman Tj"/>
          <w:sz w:val="24"/>
          <w:szCs w:val="24"/>
        </w:rPr>
        <w:t>номи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протседура</w:t>
      </w:r>
      <w:r w:rsidRPr="00090623">
        <w:rPr>
          <w:rFonts w:ascii="Times New Roman Tj" w:hAnsi="Times New Roman Tj"/>
          <w:sz w:val="24"/>
          <w:szCs w:val="24"/>
          <w:lang w:val="en-US"/>
        </w:rPr>
        <w:t>&gt;;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CREATE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DROP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@187. Барои нест намудани намоиш (представление) кадоме аз операторњои зер истифода бурда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DELETE;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UPDATE;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090623">
        <w:rPr>
          <w:rFonts w:ascii="Times New Roman Tj" w:hAnsi="Times New Roman Tj"/>
          <w:sz w:val="24"/>
          <w:szCs w:val="24"/>
        </w:rPr>
        <w:t>номи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намоиш</w:t>
      </w:r>
      <w:r w:rsidRPr="00090623">
        <w:rPr>
          <w:rFonts w:ascii="Times New Roman Tj" w:hAnsi="Times New Roman Tj"/>
          <w:sz w:val="24"/>
          <w:szCs w:val="24"/>
          <w:lang w:val="en-US"/>
        </w:rPr>
        <w:t>&gt;;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CREATE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DROP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@188. Барои иваз намудани додањо кадоме аз операторњои зер истифода бурда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DELETE;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UPDATE;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090623">
        <w:rPr>
          <w:rFonts w:ascii="Times New Roman Tj" w:hAnsi="Times New Roman Tj"/>
          <w:sz w:val="24"/>
          <w:szCs w:val="24"/>
        </w:rPr>
        <w:t>номи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намоиш</w:t>
      </w:r>
      <w:r w:rsidRPr="00090623">
        <w:rPr>
          <w:rFonts w:ascii="Times New Roman Tj" w:hAnsi="Times New Roman Tj"/>
          <w:sz w:val="24"/>
          <w:szCs w:val="24"/>
          <w:lang w:val="en-US"/>
        </w:rPr>
        <w:t>&gt;;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$D) CREATE; 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$E) DROP;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@189. </w:t>
      </w:r>
      <w:r w:rsidRPr="00090623">
        <w:rPr>
          <w:rFonts w:ascii="Times New Roman Tj" w:hAnsi="Times New Roman Tj"/>
          <w:sz w:val="24"/>
          <w:szCs w:val="24"/>
        </w:rPr>
        <w:t>Натиљаи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дархости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SELECT TOP 10 </w:t>
      </w:r>
      <w:r w:rsidRPr="00090623">
        <w:rPr>
          <w:rFonts w:ascii="Times New Roman Tj" w:hAnsi="Times New Roman Tj"/>
          <w:sz w:val="24"/>
          <w:szCs w:val="24"/>
        </w:rPr>
        <w:t>ном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090623">
        <w:rPr>
          <w:rFonts w:ascii="Times New Roman Tj" w:hAnsi="Times New Roman Tj"/>
          <w:sz w:val="24"/>
          <w:szCs w:val="24"/>
        </w:rPr>
        <w:t>насаб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FROM </w:t>
      </w:r>
      <w:r w:rsidRPr="00090623">
        <w:rPr>
          <w:rFonts w:ascii="Times New Roman Tj" w:hAnsi="Times New Roman Tj"/>
          <w:sz w:val="24"/>
          <w:szCs w:val="24"/>
        </w:rPr>
        <w:t>Донишљу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Where Substring (ном, 1, 1) =’A’ …?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ном ва насаби донишљуёни курси 2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</w:t>
      </w:r>
      <w:r w:rsidRPr="00090623">
        <w:rPr>
          <w:rFonts w:ascii="Times New Roman Tj" w:hAnsi="Times New Roman Tj"/>
          <w:noProof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 xml:space="preserve">ном ва насаби </w:t>
      </w:r>
      <w:r w:rsidRPr="00090623">
        <w:rPr>
          <w:rFonts w:ascii="Times New Roman Tj" w:hAnsi="Times New Roman Tj"/>
          <w:noProof/>
          <w:sz w:val="24"/>
          <w:szCs w:val="24"/>
        </w:rPr>
        <w:t xml:space="preserve">10 нафар </w:t>
      </w:r>
      <w:r w:rsidRPr="00090623">
        <w:rPr>
          <w:rFonts w:ascii="Times New Roman Tj" w:hAnsi="Times New Roman Tj"/>
          <w:sz w:val="24"/>
          <w:szCs w:val="24"/>
        </w:rPr>
        <w:t>донишљуёне, ки номашон бо њарфи «А» сар мешавад,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ном ва насаби 10 нафар донишљуёне, ки насабашон бо њарфи «А» сар мешавад,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ном ва насаби донишљуёне, ки номашон дорои њарфи «А» мебошад,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ном ва насаби 10 нафар дониш</w:t>
      </w:r>
      <w:r w:rsidRPr="00090623">
        <w:rPr>
          <w:rFonts w:ascii="Times New Roman Tj" w:hAnsi="Times New Roman Tj"/>
          <w:sz w:val="24"/>
          <w:szCs w:val="24"/>
          <w:lang w:val="en-US"/>
        </w:rPr>
        <w:t>x</w:t>
      </w:r>
      <w:r w:rsidRPr="00090623">
        <w:rPr>
          <w:rFonts w:ascii="Times New Roman Tj" w:hAnsi="Times New Roman Tj"/>
          <w:sz w:val="24"/>
          <w:szCs w:val="24"/>
        </w:rPr>
        <w:t>уёне, ки насабашон дорои {арфи «А» мебошад,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@190. Натиљаи дархости </w:t>
      </w:r>
      <w:r w:rsidRPr="00090623">
        <w:rPr>
          <w:rFonts w:ascii="Times New Roman Tj" w:hAnsi="Times New Roman Tj"/>
          <w:sz w:val="24"/>
          <w:szCs w:val="24"/>
          <w:lang w:val="en-US"/>
        </w:rPr>
        <w:t>SELECT</w:t>
      </w:r>
      <w:r w:rsidRPr="00090623">
        <w:rPr>
          <w:rFonts w:ascii="Times New Roman Tj" w:hAnsi="Times New Roman Tj"/>
          <w:sz w:val="24"/>
          <w:szCs w:val="24"/>
        </w:rPr>
        <w:t xml:space="preserve"> ном, насаб </w:t>
      </w:r>
      <w:r w:rsidRPr="00090623">
        <w:rPr>
          <w:rFonts w:ascii="Times New Roman Tj" w:hAnsi="Times New Roman Tj"/>
          <w:sz w:val="24"/>
          <w:szCs w:val="24"/>
          <w:lang w:val="en-US"/>
        </w:rPr>
        <w:t>FROM</w:t>
      </w:r>
      <w:r w:rsidRPr="00090623">
        <w:rPr>
          <w:rFonts w:ascii="Times New Roman Tj" w:hAnsi="Times New Roman Tj"/>
          <w:sz w:val="24"/>
          <w:szCs w:val="24"/>
        </w:rPr>
        <w:t xml:space="preserve"> Донишљу </w:t>
      </w:r>
      <w:r w:rsidRPr="00090623">
        <w:rPr>
          <w:rFonts w:ascii="Times New Roman Tj" w:hAnsi="Times New Roman Tj"/>
          <w:sz w:val="24"/>
          <w:szCs w:val="24"/>
          <w:lang w:val="en-US"/>
        </w:rPr>
        <w:t>Where</w:t>
      </w:r>
      <w:r w:rsidRPr="00090623">
        <w:rPr>
          <w:rFonts w:ascii="Times New Roman Tj" w:hAnsi="Times New Roman Tj"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  <w:lang w:val="en-US"/>
        </w:rPr>
        <w:t>Substring</w:t>
      </w:r>
      <w:r w:rsidRPr="00090623">
        <w:rPr>
          <w:rFonts w:ascii="Times New Roman Tj" w:hAnsi="Times New Roman Tj"/>
          <w:sz w:val="24"/>
          <w:szCs w:val="24"/>
        </w:rPr>
        <w:t xml:space="preserve"> (ном, 1, 1) =’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’ …?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ном ва насаби донишљуёни курси 2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</w:t>
      </w:r>
      <w:r w:rsidRPr="00090623">
        <w:rPr>
          <w:rFonts w:ascii="Times New Roman Tj" w:hAnsi="Times New Roman Tj"/>
          <w:noProof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ном ва насаби донишљуёне, ки номашон бо њарфи «А» сар мешавад,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ном ва насаби донишљуёне, ки насабашон бо њарфи «А» сар мешавад,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ном ва насаби донишљуёне, ки номашон дорои њарфи «А» мебошад,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ном ва насаби донишљуёне, ки насабашон дорои њарфи «А» мебошад,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@191. Дар дархости </w:t>
      </w:r>
      <w:r w:rsidRPr="00090623">
        <w:rPr>
          <w:rFonts w:ascii="Times New Roman Tj" w:hAnsi="Times New Roman Tj"/>
          <w:sz w:val="24"/>
          <w:szCs w:val="24"/>
          <w:lang w:val="en-US"/>
        </w:rPr>
        <w:t>INSERT</w:t>
      </w:r>
      <w:r w:rsidRPr="00090623">
        <w:rPr>
          <w:rFonts w:ascii="Times New Roman Tj" w:hAnsi="Times New Roman Tj"/>
          <w:sz w:val="24"/>
          <w:szCs w:val="24"/>
        </w:rPr>
        <w:t xml:space="preserve"> Донишчу (сутуни1, сутуни2) </w:t>
      </w:r>
      <w:r w:rsidRPr="00090623">
        <w:rPr>
          <w:rFonts w:ascii="Times New Roman Tj" w:hAnsi="Times New Roman Tj"/>
          <w:sz w:val="24"/>
          <w:szCs w:val="24"/>
          <w:lang w:val="en-US"/>
        </w:rPr>
        <w:t>VALUES</w:t>
      </w:r>
      <w:r w:rsidRPr="00090623">
        <w:rPr>
          <w:rFonts w:ascii="Times New Roman Tj" w:hAnsi="Times New Roman Tj"/>
          <w:sz w:val="24"/>
          <w:szCs w:val="24"/>
        </w:rPr>
        <w:t xml:space="preserve"> (</w:t>
      </w:r>
      <w:r w:rsidRPr="00090623">
        <w:rPr>
          <w:rFonts w:ascii="Times New Roman Tj" w:hAnsi="Times New Roman Tj"/>
          <w:sz w:val="24"/>
          <w:szCs w:val="24"/>
          <w:lang w:val="en-US"/>
        </w:rPr>
        <w:t>NEWID</w:t>
      </w:r>
      <w:r w:rsidRPr="00090623">
        <w:rPr>
          <w:rFonts w:ascii="Times New Roman Tj" w:hAnsi="Times New Roman Tj"/>
          <w:sz w:val="24"/>
          <w:szCs w:val="24"/>
        </w:rPr>
        <w:t xml:space="preserve"> (), </w:t>
      </w:r>
      <w:r w:rsidRPr="00090623">
        <w:rPr>
          <w:rFonts w:ascii="Times New Roman Tj" w:hAnsi="Times New Roman Tj"/>
          <w:sz w:val="24"/>
          <w:szCs w:val="24"/>
          <w:lang w:val="en-US"/>
        </w:rPr>
        <w:t>GETDATE</w:t>
      </w:r>
      <w:r w:rsidRPr="00090623">
        <w:rPr>
          <w:rFonts w:ascii="Times New Roman Tj" w:hAnsi="Times New Roman Tj"/>
          <w:sz w:val="24"/>
          <w:szCs w:val="24"/>
        </w:rPr>
        <w:t xml:space="preserve">()) функсияи </w:t>
      </w:r>
      <w:r w:rsidRPr="00090623">
        <w:rPr>
          <w:rFonts w:ascii="Times New Roman Tj" w:hAnsi="Times New Roman Tj"/>
          <w:sz w:val="24"/>
          <w:szCs w:val="24"/>
          <w:lang w:val="en-US"/>
        </w:rPr>
        <w:t>GETDATE</w:t>
      </w:r>
      <w:r w:rsidRPr="00090623">
        <w:rPr>
          <w:rFonts w:ascii="Times New Roman Tj" w:hAnsi="Times New Roman Tj"/>
          <w:sz w:val="24"/>
          <w:szCs w:val="24"/>
        </w:rPr>
        <w:t xml:space="preserve"> () чї вазифаро иљро менамояд?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ба сутуни2 санаи имрўзаро мебахшад;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номи љадвалро нишон медињад; 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ба сутуни2 ќимате, ки дорои 32-рамз аст, мебахшад;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ба сутуни2 санаи сохтаншудани љадвалро мебахшад;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ба сутуни2 санаи намуди 12/12/1995-ро мебахшад;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@192. Барои сохтани љадвали кадоме аз операторњои зер истифода бурда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INSERT TABLE;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ALTER TABLE;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090623">
        <w:rPr>
          <w:rFonts w:ascii="Times New Roman Tj" w:hAnsi="Times New Roman Tj"/>
          <w:sz w:val="24"/>
          <w:szCs w:val="24"/>
        </w:rPr>
        <w:t>номи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љадвал</w:t>
      </w:r>
      <w:r w:rsidRPr="00090623">
        <w:rPr>
          <w:rFonts w:ascii="Times New Roman Tj" w:hAnsi="Times New Roman Tj"/>
          <w:sz w:val="24"/>
          <w:szCs w:val="24"/>
          <w:lang w:val="en-US"/>
        </w:rPr>
        <w:t>&gt;;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$D) CREATE TABLE;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DROP</w:t>
      </w:r>
      <w:r w:rsidRPr="00090623">
        <w:rPr>
          <w:rFonts w:ascii="Times New Roman Tj" w:hAnsi="Times New Roman Tj"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  <w:lang w:val="en-US"/>
        </w:rPr>
        <w:t>TABLE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@193. Барои сохтани пойгоњи додањо кадоме аз операторњои зер истифода бурда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INSERT DATABASE;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ALTER DATABASE;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090623">
        <w:rPr>
          <w:rFonts w:ascii="Times New Roman Tj" w:hAnsi="Times New Roman Tj"/>
          <w:sz w:val="24"/>
          <w:szCs w:val="24"/>
        </w:rPr>
        <w:t>номи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пойгоњ</w:t>
      </w:r>
      <w:r w:rsidRPr="00090623">
        <w:rPr>
          <w:rFonts w:ascii="Times New Roman Tj" w:hAnsi="Times New Roman Tj"/>
          <w:sz w:val="24"/>
          <w:szCs w:val="24"/>
          <w:lang w:val="en-US"/>
        </w:rPr>
        <w:t>&gt;;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$D) CREATE DATABASE;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DROP</w:t>
      </w:r>
      <w:r w:rsidRPr="00090623">
        <w:rPr>
          <w:rFonts w:ascii="Times New Roman Tj" w:hAnsi="Times New Roman Tj"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  <w:lang w:val="en-US"/>
        </w:rPr>
        <w:t>DATABASE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@194. Барои иваз намудани љадвали сохташуда кадоме аз операторњои зер истифода бурда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INSERT TABLE;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ALTER TABLE;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090623">
        <w:rPr>
          <w:rFonts w:ascii="Times New Roman Tj" w:hAnsi="Times New Roman Tj"/>
          <w:sz w:val="24"/>
          <w:szCs w:val="24"/>
        </w:rPr>
        <w:t>номи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љадвал</w:t>
      </w:r>
      <w:r w:rsidRPr="00090623">
        <w:rPr>
          <w:rFonts w:ascii="Times New Roman Tj" w:hAnsi="Times New Roman Tj"/>
          <w:sz w:val="24"/>
          <w:szCs w:val="24"/>
          <w:lang w:val="en-US"/>
        </w:rPr>
        <w:t>&gt;;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$D) CREATE TABLE;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DROP</w:t>
      </w:r>
      <w:r w:rsidRPr="00090623">
        <w:rPr>
          <w:rFonts w:ascii="Times New Roman Tj" w:hAnsi="Times New Roman Tj"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  <w:lang w:val="en-US"/>
        </w:rPr>
        <w:t>TABLE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@195. Барои иваз намудани пойгоњи додањо кадоме аз операторњои зер истифода бурда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INSERT DATABASE;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ALTER DATABASE;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090623">
        <w:rPr>
          <w:rFonts w:ascii="Times New Roman Tj" w:hAnsi="Times New Roman Tj"/>
          <w:sz w:val="24"/>
          <w:szCs w:val="24"/>
        </w:rPr>
        <w:t>номи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пойгоњ</w:t>
      </w:r>
      <w:r w:rsidRPr="00090623">
        <w:rPr>
          <w:rFonts w:ascii="Times New Roman Tj" w:hAnsi="Times New Roman Tj"/>
          <w:sz w:val="24"/>
          <w:szCs w:val="24"/>
          <w:lang w:val="en-US"/>
        </w:rPr>
        <w:t>&gt;;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$D) CREATE DATABASE;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DROP</w:t>
      </w:r>
      <w:r w:rsidRPr="00090623">
        <w:rPr>
          <w:rFonts w:ascii="Times New Roman Tj" w:hAnsi="Times New Roman Tj"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  <w:lang w:val="en-US"/>
        </w:rPr>
        <w:t>DATABASE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@196. Барои сохтани объектњо дар </w:t>
      </w:r>
      <w:r w:rsidRPr="00090623">
        <w:rPr>
          <w:rFonts w:ascii="Times New Roman Tj" w:hAnsi="Times New Roman Tj"/>
          <w:sz w:val="24"/>
          <w:szCs w:val="24"/>
          <w:lang w:val="en-US"/>
        </w:rPr>
        <w:t>SQL</w:t>
      </w:r>
      <w:r w:rsidRPr="00090623">
        <w:rPr>
          <w:rFonts w:ascii="Times New Roman Tj" w:hAnsi="Times New Roman Tj"/>
          <w:sz w:val="24"/>
          <w:szCs w:val="24"/>
        </w:rPr>
        <w:t xml:space="preserve"> кадоме аз операторњои зер истифода бурда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INSERT;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ALTER;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DELETE;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CREATE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UPDATE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@197. Барои иваз намудани объектњо дар </w:t>
      </w:r>
      <w:r w:rsidRPr="00090623">
        <w:rPr>
          <w:rFonts w:ascii="Times New Roman Tj" w:hAnsi="Times New Roman Tj"/>
          <w:sz w:val="24"/>
          <w:szCs w:val="24"/>
          <w:lang w:val="en-US"/>
        </w:rPr>
        <w:t>SQL</w:t>
      </w:r>
      <w:r w:rsidRPr="00090623">
        <w:rPr>
          <w:rFonts w:ascii="Times New Roman Tj" w:hAnsi="Times New Roman Tj"/>
          <w:sz w:val="24"/>
          <w:szCs w:val="24"/>
        </w:rPr>
        <w:t xml:space="preserve"> кадоме аз операторњои зер истифода бурда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INSERT;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ALTER;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UPDATE;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CREATE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DROP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@198. Барои якљокунии љадвалњо кадом оператор истифода бурда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JOIN;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INSERT;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SELECT;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$D) UPDATE;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$E) CROSS;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@199. </w:t>
      </w:r>
      <w:r w:rsidRPr="00090623">
        <w:rPr>
          <w:rFonts w:ascii="Times New Roman Tj" w:hAnsi="Times New Roman Tj"/>
          <w:sz w:val="24"/>
          <w:szCs w:val="24"/>
        </w:rPr>
        <w:t>Дар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дархости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SELECT * FROM </w:t>
      </w:r>
      <w:r w:rsidRPr="00090623">
        <w:rPr>
          <w:rFonts w:ascii="Times New Roman Tj" w:hAnsi="Times New Roman Tj"/>
          <w:sz w:val="24"/>
          <w:szCs w:val="24"/>
        </w:rPr>
        <w:t>Донишљу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рамзи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ситорача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чи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маъно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дорад</w:t>
      </w:r>
      <w:r w:rsidRPr="00090623">
        <w:rPr>
          <w:rFonts w:ascii="Times New Roman Tj" w:hAnsi="Times New Roman Tj"/>
          <w:sz w:val="24"/>
          <w:szCs w:val="24"/>
          <w:lang w:val="en-US"/>
        </w:rPr>
        <w:t>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Pr="00090623">
        <w:rPr>
          <w:rFonts w:ascii="Times New Roman Tj" w:hAnsi="Times New Roman Tj"/>
          <w:sz w:val="24"/>
          <w:szCs w:val="24"/>
        </w:rPr>
        <w:t>њамаи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сутунњои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љадвали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донишљу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пешнињод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карда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мешавад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</w:t>
      </w:r>
      <w:r w:rsidRPr="00090623">
        <w:rPr>
          <w:rFonts w:ascii="Times New Roman Tj" w:hAnsi="Times New Roman Tj"/>
          <w:noProof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рамз *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сутуни якуми љадвал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ном ва насаби донишљуён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номи 10 то донишљуён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@200. Натиљаи дархости </w:t>
      </w:r>
      <w:r w:rsidRPr="00090623">
        <w:rPr>
          <w:rFonts w:ascii="Times New Roman Tj" w:hAnsi="Times New Roman Tj"/>
          <w:sz w:val="24"/>
          <w:szCs w:val="24"/>
          <w:lang w:val="en-US"/>
        </w:rPr>
        <w:t>SELECT</w:t>
      </w:r>
      <w:r w:rsidRPr="00090623">
        <w:rPr>
          <w:rFonts w:ascii="Times New Roman Tj" w:hAnsi="Times New Roman Tj"/>
          <w:sz w:val="24"/>
          <w:szCs w:val="24"/>
        </w:rPr>
        <w:t xml:space="preserve"> *, Муаллиф.ном FROM Китоб INNER </w:t>
      </w:r>
      <w:r w:rsidRPr="00090623">
        <w:rPr>
          <w:rFonts w:ascii="Times New Roman Tj" w:hAnsi="Times New Roman Tj"/>
          <w:sz w:val="24"/>
          <w:szCs w:val="24"/>
          <w:lang w:val="en-US"/>
        </w:rPr>
        <w:t>JOIN</w:t>
      </w:r>
      <w:r w:rsidRPr="00090623">
        <w:rPr>
          <w:rFonts w:ascii="Times New Roman Tj" w:hAnsi="Times New Roman Tj"/>
          <w:sz w:val="24"/>
          <w:szCs w:val="24"/>
        </w:rPr>
        <w:t xml:space="preserve"> Муаллиф </w:t>
      </w:r>
      <w:r w:rsidRPr="00090623">
        <w:rPr>
          <w:rFonts w:ascii="Times New Roman Tj" w:hAnsi="Times New Roman Tj"/>
          <w:sz w:val="24"/>
          <w:szCs w:val="24"/>
          <w:lang w:val="en-US"/>
        </w:rPr>
        <w:t>ON</w:t>
      </w:r>
      <w:r w:rsidRPr="00090623">
        <w:rPr>
          <w:rFonts w:ascii="Times New Roman Tj" w:hAnsi="Times New Roman Tj"/>
          <w:sz w:val="24"/>
          <w:szCs w:val="24"/>
        </w:rPr>
        <w:t xml:space="preserve"> Китоб.Р/тиМуаллиф=Муаллиф.Р/т …?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њамаи сутунњои љадвали китоб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</w:t>
      </w:r>
      <w:r w:rsidRPr="00090623">
        <w:rPr>
          <w:rFonts w:ascii="Times New Roman Tj" w:hAnsi="Times New Roman Tj"/>
          <w:noProof/>
          <w:sz w:val="24"/>
          <w:szCs w:val="24"/>
        </w:rPr>
        <w:t xml:space="preserve"> њ</w:t>
      </w:r>
      <w:r w:rsidRPr="00090623">
        <w:rPr>
          <w:rFonts w:ascii="Times New Roman Tj" w:hAnsi="Times New Roman Tj"/>
          <w:sz w:val="24"/>
          <w:szCs w:val="24"/>
        </w:rPr>
        <w:t>амаи сутунњои љадвали китоб ва номи муаллиф аз љадвали Муаллиф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њамаи сутунњои љадвали китоб ва љадвали муаллиф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номи китоб аз љадвали китоб ва љадвали муаллиф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номи 10 то китоб бо муаллифњо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@201. Натиљаи дархости </w:t>
      </w:r>
      <w:r w:rsidRPr="00090623">
        <w:rPr>
          <w:rFonts w:ascii="Times New Roman Tj" w:hAnsi="Times New Roman Tj"/>
          <w:sz w:val="24"/>
          <w:szCs w:val="24"/>
          <w:lang w:val="en-US"/>
        </w:rPr>
        <w:t>SELECT</w:t>
      </w:r>
      <w:r w:rsidRPr="00090623">
        <w:rPr>
          <w:rFonts w:ascii="Times New Roman Tj" w:hAnsi="Times New Roman Tj"/>
          <w:sz w:val="24"/>
          <w:szCs w:val="24"/>
        </w:rPr>
        <w:t xml:space="preserve"> ном </w:t>
      </w:r>
      <w:r w:rsidRPr="00090623">
        <w:rPr>
          <w:rFonts w:ascii="Times New Roman Tj" w:hAnsi="Times New Roman Tj"/>
          <w:sz w:val="24"/>
          <w:szCs w:val="24"/>
          <w:lang w:val="en-US"/>
        </w:rPr>
        <w:t>FROM</w:t>
      </w:r>
      <w:r w:rsidRPr="00090623">
        <w:rPr>
          <w:rFonts w:ascii="Times New Roman Tj" w:hAnsi="Times New Roman Tj"/>
          <w:sz w:val="24"/>
          <w:szCs w:val="24"/>
        </w:rPr>
        <w:t xml:space="preserve"> Китоб </w:t>
      </w:r>
      <w:r w:rsidRPr="00090623">
        <w:rPr>
          <w:rFonts w:ascii="Times New Roman Tj" w:hAnsi="Times New Roman Tj"/>
          <w:sz w:val="24"/>
          <w:szCs w:val="24"/>
          <w:lang w:val="en-US"/>
        </w:rPr>
        <w:t>Where</w:t>
      </w:r>
      <w:r w:rsidRPr="00090623">
        <w:rPr>
          <w:rFonts w:ascii="Times New Roman Tj" w:hAnsi="Times New Roman Tj"/>
          <w:sz w:val="24"/>
          <w:szCs w:val="24"/>
        </w:rPr>
        <w:t xml:space="preserve"> миќдор&gt; =40…?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китобњое, ки миќдорашон аз 40 то кам аст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</w:t>
      </w:r>
      <w:r w:rsidRPr="00090623">
        <w:rPr>
          <w:rFonts w:ascii="Times New Roman Tj" w:hAnsi="Times New Roman Tj"/>
          <w:noProof/>
          <w:sz w:val="24"/>
          <w:szCs w:val="24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40 то китоб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њамаи китобњои дар љадвал буда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китобњое, ки миќдорашон аз 40 то зиёд аст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китоб ва муалифи он пешнињод карда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@202. Барои якљокунии љадвалњо кадом оператор истифода бурда мешавад?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UNION;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INSERT;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LEFT, RIGHT;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$D) UPDATE;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$E) CROSS;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@203. </w:t>
      </w:r>
      <w:r w:rsidRPr="00090623">
        <w:rPr>
          <w:rFonts w:ascii="Times New Roman Tj" w:hAnsi="Times New Roman Tj"/>
          <w:sz w:val="24"/>
          <w:szCs w:val="24"/>
        </w:rPr>
        <w:t>Изофаноми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файли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асосии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пойгоњи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додањоро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дар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SQL </w:t>
      </w:r>
      <w:r w:rsidRPr="00090623">
        <w:rPr>
          <w:rFonts w:ascii="Times New Roman Tj" w:hAnsi="Times New Roman Tj"/>
          <w:sz w:val="24"/>
          <w:szCs w:val="24"/>
        </w:rPr>
        <w:t>нишон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дињед</w:t>
      </w:r>
      <w:r w:rsidRPr="00090623">
        <w:rPr>
          <w:rFonts w:ascii="Times New Roman Tj" w:hAnsi="Times New Roman Tj"/>
          <w:sz w:val="24"/>
          <w:szCs w:val="24"/>
          <w:lang w:val="en-US"/>
        </w:rPr>
        <w:t>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.mdl;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.base;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.mdf;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$D) .ldf;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$E) .dbo;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@204. </w:t>
      </w:r>
      <w:r w:rsidRPr="00090623">
        <w:rPr>
          <w:rFonts w:ascii="Times New Roman Tj" w:hAnsi="Times New Roman Tj"/>
          <w:sz w:val="24"/>
          <w:szCs w:val="24"/>
        </w:rPr>
        <w:t>Пойгоњи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додањои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сохташуда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чї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хел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нест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карда</w:t>
      </w:r>
      <w:r w:rsidRPr="0009062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90623">
        <w:rPr>
          <w:rFonts w:ascii="Times New Roman Tj" w:hAnsi="Times New Roman Tj"/>
          <w:sz w:val="24"/>
          <w:szCs w:val="24"/>
        </w:rPr>
        <w:t>мешавад</w:t>
      </w:r>
      <w:r w:rsidRPr="00090623">
        <w:rPr>
          <w:rFonts w:ascii="Times New Roman Tj" w:hAnsi="Times New Roman Tj"/>
          <w:sz w:val="24"/>
          <w:szCs w:val="24"/>
          <w:lang w:val="en-US"/>
        </w:rPr>
        <w:t>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тарафи рости мушро ба болои ин файл пахш карда бо ёрии фармони удалить;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 xml:space="preserve">) аввалан аз протседураи </w:t>
      </w:r>
      <w:r w:rsidRPr="00090623">
        <w:rPr>
          <w:rFonts w:ascii="Times New Roman Tj" w:hAnsi="Times New Roman Tj"/>
          <w:sz w:val="24"/>
          <w:szCs w:val="24"/>
          <w:lang w:val="en-US"/>
        </w:rPr>
        <w:t>attach</w:t>
      </w:r>
      <w:r w:rsidRPr="00090623">
        <w:rPr>
          <w:rFonts w:ascii="Times New Roman Tj" w:hAnsi="Times New Roman Tj"/>
          <w:sz w:val="24"/>
          <w:szCs w:val="24"/>
        </w:rPr>
        <w:t xml:space="preserve"> ва тарафи рости муш ба болои ин файл пахш карда бо ёрии фармони удалить;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 xml:space="preserve">) аввалан аз протседураи </w:t>
      </w:r>
      <w:r w:rsidRPr="00090623">
        <w:rPr>
          <w:rFonts w:ascii="Times New Roman Tj" w:hAnsi="Times New Roman Tj"/>
          <w:sz w:val="24"/>
          <w:szCs w:val="24"/>
          <w:lang w:val="en-US"/>
        </w:rPr>
        <w:t>detach</w:t>
      </w:r>
      <w:r w:rsidRPr="00090623">
        <w:rPr>
          <w:rFonts w:ascii="Times New Roman Tj" w:hAnsi="Times New Roman Tj"/>
          <w:sz w:val="24"/>
          <w:szCs w:val="24"/>
        </w:rPr>
        <w:t xml:space="preserve"> ва тарафи рости муш ба болои ин файл пахш карда бо ёрии фармони удалить;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 xml:space="preserve">) бо ёрии оператори </w:t>
      </w:r>
      <w:r w:rsidRPr="00090623">
        <w:rPr>
          <w:rFonts w:ascii="Times New Roman Tj" w:hAnsi="Times New Roman Tj"/>
          <w:sz w:val="24"/>
          <w:szCs w:val="24"/>
          <w:lang w:val="en-US"/>
        </w:rPr>
        <w:t>DELETE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бо ёрии оператори </w:t>
      </w:r>
      <w:r w:rsidRPr="00090623">
        <w:rPr>
          <w:rFonts w:ascii="Times New Roman Tj" w:hAnsi="Times New Roman Tj"/>
          <w:sz w:val="24"/>
          <w:szCs w:val="24"/>
          <w:lang w:val="en-US"/>
        </w:rPr>
        <w:t>UPDATE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@205. Кадом тасдиќот дуруст аст?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номи таѓйирёбандањо мумкин аст бо њарфњои лотинї сар 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 xml:space="preserve">) њангоми эълони таѓйирёбандањо аз оператори </w:t>
      </w:r>
      <w:r w:rsidRPr="00090623">
        <w:rPr>
          <w:rFonts w:ascii="Times New Roman Tj" w:hAnsi="Times New Roman Tj"/>
          <w:sz w:val="24"/>
          <w:szCs w:val="24"/>
          <w:lang w:val="en-US"/>
        </w:rPr>
        <w:t>DECLARE</w:t>
      </w:r>
      <w:r w:rsidRPr="00090623">
        <w:rPr>
          <w:rFonts w:ascii="Times New Roman Tj" w:hAnsi="Times New Roman Tj"/>
          <w:sz w:val="24"/>
          <w:szCs w:val="24"/>
        </w:rPr>
        <w:t xml:space="preserve"> истифода бурда мешавад;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эълони типи таѓйирёбандањо њатмї нест;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номи таѓйирёбандањо танњо то 2 рамз дошта метавонад;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њангоми номидињї ба таѓйирёбандањо аз рамзи </w:t>
      </w:r>
      <w:r w:rsidRPr="00090623">
        <w:rPr>
          <w:rFonts w:ascii="Times New Roman Tj" w:hAnsi="Times New Roman Tj"/>
          <w:noProof/>
          <w:sz w:val="24"/>
          <w:szCs w:val="24"/>
        </w:rPr>
        <w:t xml:space="preserve">рамзи сабачка </w:t>
      </w:r>
      <w:r w:rsidRPr="00090623">
        <w:rPr>
          <w:rFonts w:ascii="Times New Roman Tj" w:hAnsi="Times New Roman Tj"/>
          <w:sz w:val="24"/>
          <w:szCs w:val="24"/>
        </w:rPr>
        <w:t>истифода бурдан мумкин нест;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@206. Кадоме аз пойгоњњо системавї ба њисоб меравад?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$A) master, model, tempdb, systemdata;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$B) master, model, tempdb, msdb;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$C) temp;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>$D) master, model, ms;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4"/>
          <w:lang w:val="en-US"/>
        </w:rPr>
        <w:t>query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160" w:line="240" w:lineRule="auto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br w:type="page"/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@207. Љадваро бо роњи … сохта мешавад? 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конструктори;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дархост;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шакл;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модул;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макрос;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@208. Љадваро бо роњи … сохта мешавад? 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љадвали;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њисобот;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шакл;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модул;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макрос;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@209. Љадваро бо роњи … сохта мешавад? 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дохилкуни;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дархост;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сањифа;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модул;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макрос;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@210. Дархостро бо роњи … сохта мешавад? 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конструктори;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дархост;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шакл;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љадвал;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макрос;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@211. Дархостро бо роњи … сохта мешавад? 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устои дархост;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њисобот;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шакл;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модул;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љадвал;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@212. Дархостро бо роњи … сохта мешавад? 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 xml:space="preserve">) фармонњои </w:t>
      </w:r>
      <w:r w:rsidRPr="00090623">
        <w:rPr>
          <w:rFonts w:ascii="Times New Roman Tj" w:hAnsi="Times New Roman Tj"/>
          <w:sz w:val="24"/>
          <w:szCs w:val="24"/>
          <w:lang w:val="en-US"/>
        </w:rPr>
        <w:t>SQl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љадвал;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шакл;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модул;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макрос;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@213. Шаклро бо роњи … сохта мешавад? 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конструктори;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дархост;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функися;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модул;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макрос;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@214. Шаклро бо роњи … сохта мешавад? 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устои шаклсоз;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дархост;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шакл;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модул;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макрос;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@215. Њисоботро бо роњи … сохта мешавад? 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конструктори;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дархост;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шакл;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модул;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макрос;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@216. Њисоботро бо роњи … сохта мешавад? 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устои њисоботсоз;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дархост;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шакл;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модул;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макрос;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rPr>
          <w:rFonts w:ascii="Times New Roman Tj" w:hAnsi="Times New Roman Tj"/>
          <w:sz w:val="24"/>
        </w:rPr>
      </w:pPr>
      <w:r w:rsidRPr="00090623">
        <w:rPr>
          <w:rFonts w:ascii="Times New Roman Tj" w:hAnsi="Times New Roman Tj"/>
          <w:sz w:val="24"/>
        </w:rPr>
        <w:t xml:space="preserve">@217. Макрос ва модулњо барои чи хизмат мерасонад? 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</w:rPr>
      </w:pPr>
      <w:r w:rsidRPr="00090623">
        <w:rPr>
          <w:rFonts w:ascii="Times New Roman Tj" w:hAnsi="Times New Roman Tj"/>
          <w:sz w:val="24"/>
        </w:rPr>
        <w:t>$A) барои автоматикунонии амалиёт</w:t>
      </w:r>
      <w:r w:rsidRPr="00090623">
        <w:rPr>
          <w:rFonts w:ascii="Cambria" w:hAnsi="Cambria" w:cs="Cambria"/>
          <w:sz w:val="24"/>
        </w:rPr>
        <w:t>ҳ</w:t>
      </w:r>
      <w:r w:rsidRPr="00090623">
        <w:rPr>
          <w:rFonts w:ascii="Times New Roman Tj" w:hAnsi="Times New Roman Tj"/>
          <w:sz w:val="24"/>
        </w:rPr>
        <w:t>ои такроршаванда ва барои тартибди</w:t>
      </w:r>
      <w:r w:rsidRPr="00090623">
        <w:rPr>
          <w:rFonts w:ascii="Cambria" w:hAnsi="Cambria" w:cs="Cambria"/>
          <w:sz w:val="24"/>
        </w:rPr>
        <w:t>ҳ</w:t>
      </w:r>
      <w:r w:rsidRPr="00090623">
        <w:rPr>
          <w:rFonts w:ascii="Times New Roman Tj" w:hAnsi="Times New Roman Tj"/>
          <w:sz w:val="24"/>
        </w:rPr>
        <w:t>ии функсия</w:t>
      </w:r>
      <w:r w:rsidRPr="00090623">
        <w:rPr>
          <w:rFonts w:ascii="Cambria" w:hAnsi="Cambria" w:cs="Cambria"/>
          <w:sz w:val="24"/>
        </w:rPr>
        <w:t>ҳ</w:t>
      </w:r>
      <w:r w:rsidRPr="00090623">
        <w:rPr>
          <w:rFonts w:ascii="Times New Roman Tj" w:hAnsi="Times New Roman Tj"/>
          <w:sz w:val="24"/>
        </w:rPr>
        <w:t>ои нав хизмат мерасонад;</w:t>
      </w:r>
    </w:p>
    <w:p w:rsidR="00ED18DD" w:rsidRPr="00090623" w:rsidRDefault="00ED18DD" w:rsidP="00DC2198">
      <w:pPr>
        <w:spacing w:after="0" w:line="240" w:lineRule="auto"/>
        <w:rPr>
          <w:rFonts w:ascii="Times New Roman Tj" w:hAnsi="Times New Roman Tj"/>
          <w:sz w:val="24"/>
        </w:rPr>
      </w:pPr>
      <w:r w:rsidRPr="00090623">
        <w:rPr>
          <w:rFonts w:ascii="Times New Roman Tj" w:hAnsi="Times New Roman Tj"/>
          <w:sz w:val="24"/>
        </w:rPr>
        <w:t>$B) барои дохилнамоии маълумотњо;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барои нест намудани маълумотњо;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барои сохтани љадвалињо;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барои сохтани объекњо;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@218. Модулњоро тавасути кадом забони барноманависи дар </w:t>
      </w:r>
      <w:r w:rsidRPr="00090623">
        <w:rPr>
          <w:rFonts w:ascii="Times New Roman Tj" w:hAnsi="Times New Roman Tj"/>
          <w:sz w:val="24"/>
          <w:szCs w:val="24"/>
          <w:lang w:val="en-US"/>
        </w:rPr>
        <w:t>Access</w:t>
      </w:r>
      <w:r w:rsidRPr="00090623">
        <w:rPr>
          <w:rFonts w:ascii="Times New Roman Tj" w:hAnsi="Times New Roman Tj"/>
          <w:sz w:val="24"/>
          <w:szCs w:val="24"/>
        </w:rPr>
        <w:t xml:space="preserve"> месозанд? 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</w:rPr>
        <w:t>барои дохилнамоии маълумотњо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модул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оро бо восита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забони барноманавис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 xml:space="preserve"> – Visual Basic for Applications месозанд;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барои нест намудани маълумотњо;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барои сохтани љадвалињо;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барои сохтани объекњо;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@219. Сањифањо дар барномаи </w:t>
      </w:r>
      <w:r w:rsidRPr="00090623">
        <w:rPr>
          <w:rFonts w:ascii="Times New Roman Tj" w:hAnsi="Times New Roman Tj"/>
          <w:sz w:val="24"/>
          <w:szCs w:val="24"/>
          <w:lang w:val="en-US"/>
        </w:rPr>
        <w:t>Access</w:t>
      </w:r>
      <w:r w:rsidRPr="00090623">
        <w:rPr>
          <w:rFonts w:ascii="Times New Roman Tj" w:hAnsi="Times New Roman Tj"/>
          <w:sz w:val="24"/>
          <w:szCs w:val="24"/>
        </w:rPr>
        <w:t xml:space="preserve"> барои чи лозим аст? 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4"/>
        </w:rPr>
        <w:t>барои дохилнамоии маълумотњо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модул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оро бо восита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ои забони барноманавис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 xml:space="preserve"> – Visual Basic for Applications месозанд;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Cs w:val="24"/>
        </w:rPr>
      </w:pPr>
      <w:r w:rsidRPr="00090623">
        <w:rPr>
          <w:rFonts w:ascii="Times New Roman Tj" w:hAnsi="Times New Roman Tj"/>
          <w:szCs w:val="24"/>
        </w:rPr>
        <w:t>$</w:t>
      </w:r>
      <w:r w:rsidRPr="00090623">
        <w:rPr>
          <w:rFonts w:ascii="Times New Roman Tj" w:hAnsi="Times New Roman Tj"/>
          <w:szCs w:val="24"/>
          <w:lang w:val="en-US"/>
        </w:rPr>
        <w:t>C</w:t>
      </w:r>
      <w:r w:rsidRPr="00090623">
        <w:rPr>
          <w:rFonts w:ascii="Times New Roman Tj" w:hAnsi="Times New Roman Tj"/>
          <w:szCs w:val="24"/>
        </w:rPr>
        <w:t xml:space="preserve">) </w:t>
      </w:r>
      <w:r w:rsidRPr="00090623">
        <w:rPr>
          <w:rFonts w:ascii="Times New Roman Tj" w:hAnsi="Times New Roman Tj"/>
          <w:sz w:val="24"/>
          <w:szCs w:val="28"/>
        </w:rPr>
        <w:t>барои ба истифодабарандагон пешни</w:t>
      </w:r>
      <w:r w:rsidRPr="00090623">
        <w:rPr>
          <w:rFonts w:ascii="Cambria" w:hAnsi="Cambria" w:cs="Cambria"/>
          <w:sz w:val="24"/>
          <w:szCs w:val="28"/>
        </w:rPr>
        <w:t>ҳ</w:t>
      </w:r>
      <w:r w:rsidRPr="00090623">
        <w:rPr>
          <w:rFonts w:ascii="Times New Roman Tj" w:hAnsi="Times New Roman Tj"/>
          <w:sz w:val="24"/>
          <w:szCs w:val="28"/>
        </w:rPr>
        <w:t>од намудани дастрасшав</w:t>
      </w:r>
      <w:r w:rsidRPr="00090623">
        <w:rPr>
          <w:rFonts w:ascii="Cambria" w:hAnsi="Cambria" w:cs="Cambria"/>
          <w:sz w:val="24"/>
          <w:szCs w:val="28"/>
        </w:rPr>
        <w:t>ӣ</w:t>
      </w:r>
      <w:r w:rsidRPr="00090623">
        <w:rPr>
          <w:rFonts w:ascii="Times New Roman Tj" w:hAnsi="Times New Roman Tj"/>
          <w:sz w:val="24"/>
          <w:szCs w:val="28"/>
        </w:rPr>
        <w:t xml:space="preserve"> ба иттилооти базаи маълумот</w:t>
      </w:r>
      <w:r w:rsidRPr="00090623">
        <w:rPr>
          <w:rFonts w:ascii="Cambria" w:hAnsi="Cambria" w:cs="Cambria"/>
          <w:sz w:val="24"/>
          <w:szCs w:val="28"/>
        </w:rPr>
        <w:t>ҳ</w:t>
      </w:r>
      <w:r w:rsidRPr="00090623">
        <w:rPr>
          <w:rFonts w:ascii="Times New Roman Tj" w:hAnsi="Times New Roman Tj"/>
          <w:sz w:val="24"/>
          <w:szCs w:val="28"/>
        </w:rPr>
        <w:t>о пешбин</w:t>
      </w:r>
      <w:r w:rsidRPr="00090623">
        <w:rPr>
          <w:rFonts w:ascii="Cambria" w:hAnsi="Cambria" w:cs="Cambria"/>
          <w:sz w:val="24"/>
          <w:szCs w:val="28"/>
        </w:rPr>
        <w:t>ӣ</w:t>
      </w:r>
      <w:r w:rsidRPr="00090623">
        <w:rPr>
          <w:rFonts w:ascii="Times New Roman Tj" w:hAnsi="Times New Roman Tj"/>
          <w:sz w:val="24"/>
          <w:szCs w:val="28"/>
        </w:rPr>
        <w:t xml:space="preserve"> шудаанд</w:t>
      </w:r>
      <w:r w:rsidRPr="00090623">
        <w:rPr>
          <w:rFonts w:ascii="Times New Roman Tj" w:hAnsi="Times New Roman Tj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барои сохтани љадвалињо;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барои сохтани объекњо;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@220. Њисоботњо аз чанд њолат иборат мебошанд? 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2;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1;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3;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5;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4;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@221. Њолатњои њисоботро нишон дињед? 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конструктор, азназаргузаронии намуна, азназаргузаронии ќаблї;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љадвали;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дохилнамои;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шакли;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макроси;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@222. Дархостњо дар базаи маълумотњо барои чи хизмат мекунад? 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барои мањкам намудани барона;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барои сохтани љадвал;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барои сохтани модул;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Дархост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>о барои дар базаи маълумот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 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усту</w:t>
      </w:r>
      <w:r w:rsidRPr="00090623">
        <w:rPr>
          <w:rFonts w:ascii="Cambria" w:hAnsi="Cambria" w:cs="Cambria"/>
          <w:sz w:val="24"/>
          <w:szCs w:val="24"/>
        </w:rPr>
        <w:t>ҷ</w:t>
      </w:r>
      <w:r w:rsidRPr="00090623">
        <w:rPr>
          <w:rFonts w:ascii="Times New Roman Tj" w:hAnsi="Times New Roman Tj"/>
          <w:sz w:val="24"/>
          <w:szCs w:val="24"/>
        </w:rPr>
        <w:t>ў намудани иттилооти ба шарт</w:t>
      </w:r>
      <w:r w:rsidRPr="00090623">
        <w:rPr>
          <w:rFonts w:ascii="Cambria" w:hAnsi="Cambria" w:cs="Cambria"/>
          <w:sz w:val="24"/>
          <w:szCs w:val="24"/>
        </w:rPr>
        <w:t>ҳ</w:t>
      </w:r>
      <w:r w:rsidRPr="00090623">
        <w:rPr>
          <w:rFonts w:ascii="Times New Roman Tj" w:hAnsi="Times New Roman Tj"/>
          <w:sz w:val="24"/>
          <w:szCs w:val="24"/>
        </w:rPr>
        <w:t xml:space="preserve">ои муайян </w:t>
      </w:r>
      <w:r w:rsidRPr="00090623">
        <w:rPr>
          <w:rFonts w:ascii="Cambria" w:hAnsi="Cambria" w:cs="Cambria"/>
          <w:sz w:val="24"/>
          <w:szCs w:val="24"/>
        </w:rPr>
        <w:t>қ</w:t>
      </w:r>
      <w:r w:rsidRPr="00090623">
        <w:rPr>
          <w:rFonts w:ascii="Times New Roman Tj" w:hAnsi="Times New Roman Tj"/>
          <w:sz w:val="24"/>
          <w:szCs w:val="24"/>
        </w:rPr>
        <w:t>аноаткунанда пешбин</w:t>
      </w:r>
      <w:r w:rsidRPr="00090623">
        <w:rPr>
          <w:rFonts w:ascii="Cambria" w:hAnsi="Cambria" w:cs="Cambria"/>
          <w:sz w:val="24"/>
          <w:szCs w:val="24"/>
        </w:rPr>
        <w:t>ӣ</w:t>
      </w:r>
      <w:r w:rsidRPr="00090623">
        <w:rPr>
          <w:rFonts w:ascii="Times New Roman Tj" w:hAnsi="Times New Roman Tj"/>
          <w:sz w:val="24"/>
          <w:szCs w:val="24"/>
        </w:rPr>
        <w:t xml:space="preserve"> шудаанд;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барои сохтани макрос;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@223. Чанд элементи асоси барои СИХМ мављуд аст? 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5;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4;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3;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1;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2;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@224. Элементњои асосии СИХМ-ро интихоб намоед? 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додањо, таъмини техникї, таъминоти баромавї ва истифодабарандањо;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>) љадвал, компютер;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системаи шабакавї;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шабакаи глобалї ва локалї;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E</w:t>
      </w:r>
      <w:r w:rsidRPr="00090623">
        <w:rPr>
          <w:rFonts w:ascii="Times New Roman Tj" w:hAnsi="Times New Roman Tj"/>
          <w:sz w:val="24"/>
          <w:szCs w:val="24"/>
        </w:rPr>
        <w:t>) барномањои оффисї;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 xml:space="preserve">@225. Ба таъминоти техники дохилмешавад …? 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A</w:t>
      </w:r>
      <w:r w:rsidRPr="00090623">
        <w:rPr>
          <w:rFonts w:ascii="Times New Roman Tj" w:hAnsi="Times New Roman Tj"/>
          <w:sz w:val="24"/>
          <w:szCs w:val="24"/>
        </w:rPr>
        <w:t>) сабткунии махлумотњо;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B</w:t>
      </w:r>
      <w:r w:rsidRPr="00090623">
        <w:rPr>
          <w:rFonts w:ascii="Times New Roman Tj" w:hAnsi="Times New Roman Tj"/>
          <w:sz w:val="24"/>
          <w:szCs w:val="24"/>
        </w:rPr>
        <w:t xml:space="preserve">) </w:t>
      </w:r>
      <w:r w:rsidRPr="00090623">
        <w:rPr>
          <w:rFonts w:ascii="Times New Roman Tj" w:hAnsi="Times New Roman Tj"/>
          <w:sz w:val="28"/>
          <w:szCs w:val="28"/>
        </w:rPr>
        <w:t>ѓ</w:t>
      </w:r>
      <w:r w:rsidRPr="00090623">
        <w:rPr>
          <w:rFonts w:ascii="Times New Roman" w:hAnsi="Times New Roman"/>
          <w:sz w:val="28"/>
          <w:szCs w:val="28"/>
        </w:rPr>
        <w:t>ункунандаҳо барои нигоҳдории информатсия якҷоя бо таҷҳизотҳои дохилкунӣ ва хориҷкунӣ</w:t>
      </w:r>
      <w:r w:rsidRPr="00090623">
        <w:rPr>
          <w:rFonts w:ascii="Times New Roman Tj" w:hAnsi="Times New Roman Tj"/>
          <w:sz w:val="24"/>
          <w:szCs w:val="24"/>
        </w:rPr>
        <w:t>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C</w:t>
      </w:r>
      <w:r w:rsidRPr="00090623">
        <w:rPr>
          <w:rFonts w:ascii="Times New Roman Tj" w:hAnsi="Times New Roman Tj"/>
          <w:sz w:val="24"/>
          <w:szCs w:val="24"/>
        </w:rPr>
        <w:t>) несткунии маълумотњо;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90623">
        <w:rPr>
          <w:rFonts w:ascii="Times New Roman Tj" w:hAnsi="Times New Roman Tj"/>
          <w:sz w:val="24"/>
          <w:szCs w:val="24"/>
        </w:rPr>
        <w:t>$</w:t>
      </w:r>
      <w:r w:rsidRPr="00090623">
        <w:rPr>
          <w:rFonts w:ascii="Times New Roman Tj" w:hAnsi="Times New Roman Tj"/>
          <w:sz w:val="24"/>
          <w:szCs w:val="24"/>
          <w:lang w:val="en-US"/>
        </w:rPr>
        <w:t>D</w:t>
      </w:r>
      <w:r w:rsidRPr="00090623">
        <w:rPr>
          <w:rFonts w:ascii="Times New Roman Tj" w:hAnsi="Times New Roman Tj"/>
          <w:sz w:val="24"/>
          <w:szCs w:val="24"/>
        </w:rPr>
        <w:t>) ивазкунии маълумотњо;</w:t>
      </w:r>
    </w:p>
    <w:p w:rsidR="00ED18DD" w:rsidRPr="00090623" w:rsidRDefault="00ED18DD" w:rsidP="00DC2198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90623">
        <w:rPr>
          <w:rFonts w:ascii="Times New Roman Tj" w:hAnsi="Times New Roman Tj"/>
          <w:sz w:val="24"/>
          <w:szCs w:val="24"/>
          <w:lang w:val="en-US"/>
        </w:rPr>
        <w:t xml:space="preserve">$E) </w:t>
      </w:r>
      <w:r w:rsidRPr="00090623">
        <w:rPr>
          <w:rFonts w:ascii="Times New Roman Tj" w:hAnsi="Times New Roman Tj"/>
          <w:sz w:val="24"/>
          <w:szCs w:val="24"/>
        </w:rPr>
        <w:t>хориљкунии маълумотњо</w:t>
      </w:r>
      <w:r w:rsidRPr="00090623">
        <w:rPr>
          <w:rFonts w:ascii="Times New Roman Tj" w:hAnsi="Times New Roman Tj"/>
          <w:sz w:val="24"/>
          <w:szCs w:val="24"/>
          <w:lang w:val="en-US"/>
        </w:rPr>
        <w:t>;</w:t>
      </w:r>
    </w:p>
    <w:sectPr w:rsidR="00ED18DD" w:rsidRPr="00090623" w:rsidSect="002529DD">
      <w:pgSz w:w="11906" w:h="16838"/>
      <w:pgMar w:top="1134" w:right="849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8DD" w:rsidRDefault="00ED18DD" w:rsidP="00BE6D36">
      <w:pPr>
        <w:spacing w:after="0" w:line="240" w:lineRule="auto"/>
      </w:pPr>
      <w:r>
        <w:separator/>
      </w:r>
    </w:p>
  </w:endnote>
  <w:endnote w:type="continuationSeparator" w:id="0">
    <w:p w:rsidR="00ED18DD" w:rsidRDefault="00ED18DD" w:rsidP="00BE6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8DD" w:rsidRDefault="00ED18DD" w:rsidP="00BE6D36">
      <w:pPr>
        <w:spacing w:after="0" w:line="240" w:lineRule="auto"/>
      </w:pPr>
      <w:r>
        <w:separator/>
      </w:r>
    </w:p>
  </w:footnote>
  <w:footnote w:type="continuationSeparator" w:id="0">
    <w:p w:rsidR="00ED18DD" w:rsidRDefault="00ED18DD" w:rsidP="00BE6D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1C36"/>
    <w:multiLevelType w:val="hybridMultilevel"/>
    <w:tmpl w:val="E2322AF2"/>
    <w:lvl w:ilvl="0" w:tplc="E84E7C22">
      <w:start w:val="1"/>
      <w:numFmt w:val="bullet"/>
      <w:lvlText w:val="@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75D5B"/>
    <w:multiLevelType w:val="hybridMultilevel"/>
    <w:tmpl w:val="F3A4736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82148E"/>
    <w:multiLevelType w:val="hybridMultilevel"/>
    <w:tmpl w:val="6E4AA3BC"/>
    <w:lvl w:ilvl="0" w:tplc="CABC2F54">
      <w:start w:val="1"/>
      <w:numFmt w:val="bullet"/>
      <w:lvlText w:val="@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7E24B4"/>
    <w:multiLevelType w:val="hybridMultilevel"/>
    <w:tmpl w:val="EB38515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06F56C0"/>
    <w:multiLevelType w:val="hybridMultilevel"/>
    <w:tmpl w:val="3BDA9CBA"/>
    <w:lvl w:ilvl="0" w:tplc="8C88D956">
      <w:start w:val="1"/>
      <w:numFmt w:val="bullet"/>
      <w:lvlText w:val="@"/>
      <w:lvlJc w:val="left"/>
      <w:pPr>
        <w:ind w:left="113" w:firstLine="595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CA6DD6"/>
    <w:multiLevelType w:val="hybridMultilevel"/>
    <w:tmpl w:val="1DFA620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4C42E6A"/>
    <w:multiLevelType w:val="hybridMultilevel"/>
    <w:tmpl w:val="64908040"/>
    <w:lvl w:ilvl="0" w:tplc="E84E7C22">
      <w:start w:val="1"/>
      <w:numFmt w:val="bullet"/>
      <w:lvlText w:val="@"/>
      <w:lvlJc w:val="left"/>
      <w:pPr>
        <w:ind w:firstLine="708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66C437CF"/>
    <w:multiLevelType w:val="hybridMultilevel"/>
    <w:tmpl w:val="0F70A0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6E414C9"/>
    <w:multiLevelType w:val="hybridMultilevel"/>
    <w:tmpl w:val="01044AD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933615C"/>
    <w:multiLevelType w:val="hybridMultilevel"/>
    <w:tmpl w:val="5D2CCE4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7"/>
  </w:num>
  <w:num w:numId="5">
    <w:abstractNumId w:val="1"/>
  </w:num>
  <w:num w:numId="6">
    <w:abstractNumId w:val="3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0626"/>
    <w:rsid w:val="000650A6"/>
    <w:rsid w:val="00090623"/>
    <w:rsid w:val="000958CD"/>
    <w:rsid w:val="000C7757"/>
    <w:rsid w:val="000E0B22"/>
    <w:rsid w:val="000F2FBF"/>
    <w:rsid w:val="00165C94"/>
    <w:rsid w:val="001E0E2A"/>
    <w:rsid w:val="00215137"/>
    <w:rsid w:val="002529DD"/>
    <w:rsid w:val="00333441"/>
    <w:rsid w:val="00383284"/>
    <w:rsid w:val="004039D8"/>
    <w:rsid w:val="004220FB"/>
    <w:rsid w:val="004552D5"/>
    <w:rsid w:val="00570E43"/>
    <w:rsid w:val="00583706"/>
    <w:rsid w:val="00675744"/>
    <w:rsid w:val="006C1145"/>
    <w:rsid w:val="006D56BE"/>
    <w:rsid w:val="006E664D"/>
    <w:rsid w:val="00727A3C"/>
    <w:rsid w:val="00747B69"/>
    <w:rsid w:val="007F494A"/>
    <w:rsid w:val="008512F7"/>
    <w:rsid w:val="0086112C"/>
    <w:rsid w:val="008A1FCF"/>
    <w:rsid w:val="008D29BA"/>
    <w:rsid w:val="008E7409"/>
    <w:rsid w:val="008F0417"/>
    <w:rsid w:val="009575B3"/>
    <w:rsid w:val="00961688"/>
    <w:rsid w:val="009767A3"/>
    <w:rsid w:val="009A6899"/>
    <w:rsid w:val="009C00E9"/>
    <w:rsid w:val="00A06329"/>
    <w:rsid w:val="00AA39E1"/>
    <w:rsid w:val="00B30B3E"/>
    <w:rsid w:val="00BA20AD"/>
    <w:rsid w:val="00BE6D36"/>
    <w:rsid w:val="00CC2BFB"/>
    <w:rsid w:val="00D40126"/>
    <w:rsid w:val="00D47A37"/>
    <w:rsid w:val="00D766A4"/>
    <w:rsid w:val="00D859BF"/>
    <w:rsid w:val="00DC2198"/>
    <w:rsid w:val="00DE0626"/>
    <w:rsid w:val="00DE46A6"/>
    <w:rsid w:val="00E13F33"/>
    <w:rsid w:val="00E457C1"/>
    <w:rsid w:val="00E71096"/>
    <w:rsid w:val="00ED18DD"/>
    <w:rsid w:val="00ED680A"/>
    <w:rsid w:val="00F26D88"/>
    <w:rsid w:val="00FF5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626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C2198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C2198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DE062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E0626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DE0626"/>
    <w:rPr>
      <w:rFonts w:cs="Times New Roman"/>
      <w:color w:val="954F72"/>
      <w:u w:val="single"/>
    </w:rPr>
  </w:style>
  <w:style w:type="paragraph" w:styleId="BodyText2">
    <w:name w:val="Body Text 2"/>
    <w:basedOn w:val="Normal"/>
    <w:link w:val="BodyText2Char"/>
    <w:uiPriority w:val="99"/>
    <w:rsid w:val="00DE0626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ko-KR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E0626"/>
    <w:rPr>
      <w:rFonts w:ascii="Times New Roman" w:hAnsi="Times New Roman" w:cs="Times New Roman"/>
      <w:sz w:val="20"/>
      <w:szCs w:val="20"/>
      <w:lang w:eastAsia="ko-KR"/>
    </w:rPr>
  </w:style>
  <w:style w:type="paragraph" w:customStyle="1" w:styleId="a">
    <w:name w:val="Код"/>
    <w:basedOn w:val="Normal"/>
    <w:uiPriority w:val="99"/>
    <w:rsid w:val="002529DD"/>
    <w:pPr>
      <w:spacing w:after="0" w:line="240" w:lineRule="auto"/>
    </w:pPr>
    <w:rPr>
      <w:rFonts w:ascii="Courier New" w:hAnsi="Courier New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2529D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29DD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BE6D3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E6D36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BE6D36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81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281</TotalTime>
  <Pages>32</Pages>
  <Words>7416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Давлатёр</dc:creator>
  <cp:keywords/>
  <dc:description/>
  <cp:lastModifiedBy>Oper09_101</cp:lastModifiedBy>
  <cp:revision>31</cp:revision>
  <cp:lastPrinted>2020-12-18T11:19:00Z</cp:lastPrinted>
  <dcterms:created xsi:type="dcterms:W3CDTF">2017-04-15T11:28:00Z</dcterms:created>
  <dcterms:modified xsi:type="dcterms:W3CDTF">2022-12-15T05:10:00Z</dcterms:modified>
</cp:coreProperties>
</file>